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7623C0C" w14:textId="5EC34FA4" w:rsidR="00505FE4" w:rsidRPr="00794EC0" w:rsidRDefault="00505FE4" w:rsidP="00A4490B">
      <w:pPr>
        <w:pStyle w:val="Tytu"/>
        <w:ind w:right="707"/>
        <w:jc w:val="left"/>
        <w:rPr>
          <w:szCs w:val="24"/>
        </w:rPr>
      </w:pPr>
    </w:p>
    <w:p w14:paraId="3EA68049" w14:textId="77777777" w:rsidR="00505FE4" w:rsidRPr="00794EC0" w:rsidRDefault="00505FE4" w:rsidP="00505FE4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94EC0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9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8"/>
        <w:gridCol w:w="1358"/>
        <w:gridCol w:w="453"/>
        <w:gridCol w:w="906"/>
        <w:gridCol w:w="1494"/>
        <w:gridCol w:w="776"/>
        <w:gridCol w:w="454"/>
        <w:gridCol w:w="1361"/>
        <w:gridCol w:w="1438"/>
      </w:tblGrid>
      <w:tr w:rsidR="00505FE4" w:rsidRPr="00794EC0" w14:paraId="442838B5" w14:textId="77777777" w:rsidTr="00F77DC4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textDirection w:val="btLr"/>
            <w:hideMark/>
          </w:tcPr>
          <w:p w14:paraId="149447E4" w14:textId="77777777" w:rsidR="00505FE4" w:rsidRPr="00794EC0" w:rsidRDefault="00505FE4" w:rsidP="00F77DC4">
            <w:pPr>
              <w:ind w:left="113" w:right="113"/>
              <w:jc w:val="center"/>
              <w:rPr>
                <w:sz w:val="24"/>
                <w:szCs w:val="24"/>
              </w:rPr>
            </w:pPr>
            <w:r w:rsidRPr="00794EC0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5" w:type="dxa"/>
            <w:gridSpan w:val="6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A2620" w14:textId="77777777" w:rsidR="00505FE4" w:rsidRPr="00794EC0" w:rsidRDefault="00505FE4" w:rsidP="00F77DC4">
            <w:pPr>
              <w:rPr>
                <w:sz w:val="24"/>
                <w:szCs w:val="24"/>
              </w:rPr>
            </w:pPr>
            <w:r w:rsidRPr="00794EC0">
              <w:rPr>
                <w:sz w:val="24"/>
                <w:szCs w:val="24"/>
              </w:rPr>
              <w:t xml:space="preserve">Nazwa modułu (bloku przedmiotów): </w:t>
            </w:r>
          </w:p>
          <w:p w14:paraId="1796A15D" w14:textId="7EF64164" w:rsidR="00A277D9" w:rsidRPr="00794EC0" w:rsidRDefault="00A277D9" w:rsidP="00F77DC4">
            <w:pPr>
              <w:rPr>
                <w:b/>
                <w:bCs/>
                <w:sz w:val="24"/>
                <w:szCs w:val="24"/>
              </w:rPr>
            </w:pPr>
            <w:r w:rsidRPr="00794EC0">
              <w:rPr>
                <w:b/>
                <w:bCs/>
                <w:sz w:val="24"/>
                <w:szCs w:val="24"/>
              </w:rPr>
              <w:t>JĘZYK ANGIELSKI</w:t>
            </w:r>
          </w:p>
        </w:tc>
        <w:tc>
          <w:tcPr>
            <w:tcW w:w="3253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14:paraId="08B934B8" w14:textId="1C8241C9" w:rsidR="00505FE4" w:rsidRPr="00794EC0" w:rsidRDefault="00505FE4" w:rsidP="00F77DC4">
            <w:pPr>
              <w:rPr>
                <w:sz w:val="24"/>
                <w:szCs w:val="24"/>
              </w:rPr>
            </w:pPr>
            <w:r w:rsidRPr="00794EC0">
              <w:rPr>
                <w:sz w:val="24"/>
                <w:szCs w:val="24"/>
              </w:rPr>
              <w:t>Kod modułu:</w:t>
            </w:r>
            <w:r w:rsidR="00A277D9" w:rsidRPr="00794EC0">
              <w:rPr>
                <w:sz w:val="24"/>
                <w:szCs w:val="24"/>
              </w:rPr>
              <w:t xml:space="preserve"> M20</w:t>
            </w:r>
          </w:p>
        </w:tc>
      </w:tr>
      <w:tr w:rsidR="00505FE4" w:rsidRPr="00794EC0" w14:paraId="580D88F4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561444A1" w14:textId="77777777" w:rsidR="00505FE4" w:rsidRPr="00794EC0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63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9BC43" w14:textId="77777777" w:rsidR="00505FE4" w:rsidRPr="00794EC0" w:rsidRDefault="00505FE4" w:rsidP="00F77DC4">
            <w:pPr>
              <w:rPr>
                <w:b/>
                <w:sz w:val="24"/>
                <w:szCs w:val="24"/>
              </w:rPr>
            </w:pPr>
            <w:r w:rsidRPr="00794EC0">
              <w:rPr>
                <w:sz w:val="24"/>
                <w:szCs w:val="24"/>
              </w:rPr>
              <w:t xml:space="preserve">Nazwa przedmiotu: </w:t>
            </w:r>
          </w:p>
          <w:p w14:paraId="3ED84622" w14:textId="4EE54BC7" w:rsidR="00505FE4" w:rsidRPr="00794EC0" w:rsidRDefault="00A277D9" w:rsidP="00F77DC4">
            <w:pPr>
              <w:rPr>
                <w:b/>
                <w:bCs/>
                <w:sz w:val="24"/>
                <w:szCs w:val="24"/>
              </w:rPr>
            </w:pPr>
            <w:r w:rsidRPr="00794EC0">
              <w:rPr>
                <w:b/>
                <w:bCs/>
                <w:sz w:val="24"/>
                <w:szCs w:val="24"/>
              </w:rPr>
              <w:t>Język angielski</w:t>
            </w:r>
          </w:p>
        </w:tc>
        <w:tc>
          <w:tcPr>
            <w:tcW w:w="3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14:paraId="0A07607E" w14:textId="2CC3B2E3" w:rsidR="00505FE4" w:rsidRPr="00794EC0" w:rsidRDefault="00505FE4" w:rsidP="00F77DC4">
            <w:pPr>
              <w:rPr>
                <w:sz w:val="24"/>
                <w:szCs w:val="24"/>
              </w:rPr>
            </w:pPr>
            <w:r w:rsidRPr="00794EC0">
              <w:rPr>
                <w:sz w:val="24"/>
                <w:szCs w:val="24"/>
              </w:rPr>
              <w:t>Kod przedmiotu:</w:t>
            </w:r>
            <w:r w:rsidR="00A277D9" w:rsidRPr="00794EC0">
              <w:rPr>
                <w:sz w:val="24"/>
                <w:szCs w:val="24"/>
              </w:rPr>
              <w:t xml:space="preserve"> M20</w:t>
            </w:r>
          </w:p>
        </w:tc>
      </w:tr>
      <w:tr w:rsidR="00505FE4" w:rsidRPr="00794EC0" w14:paraId="04BB0A13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1A4BE7E9" w14:textId="77777777" w:rsidR="00505FE4" w:rsidRPr="00794EC0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959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D0CA55E" w14:textId="77777777" w:rsidR="00505FE4" w:rsidRPr="00794EC0" w:rsidRDefault="00505FE4" w:rsidP="00F77DC4">
            <w:pPr>
              <w:rPr>
                <w:sz w:val="24"/>
                <w:szCs w:val="24"/>
              </w:rPr>
            </w:pPr>
            <w:r w:rsidRPr="00794EC0">
              <w:rPr>
                <w:sz w:val="24"/>
                <w:szCs w:val="24"/>
              </w:rPr>
              <w:t>Nazwa jednostki organizacyjnej prowadzącej przedmiot / moduł:</w:t>
            </w:r>
          </w:p>
          <w:p w14:paraId="1930EB2E" w14:textId="77777777" w:rsidR="00505FE4" w:rsidRPr="00794EC0" w:rsidRDefault="00A0655B" w:rsidP="00F77DC4">
            <w:pPr>
              <w:rPr>
                <w:b/>
                <w:sz w:val="24"/>
                <w:szCs w:val="24"/>
              </w:rPr>
            </w:pPr>
            <w:r w:rsidRPr="00794EC0">
              <w:rPr>
                <w:b/>
                <w:sz w:val="24"/>
                <w:szCs w:val="24"/>
              </w:rPr>
              <w:t>Instytut Informatyki Stosowanej im. Krzysztofa Brzeskiego</w:t>
            </w:r>
          </w:p>
        </w:tc>
      </w:tr>
      <w:tr w:rsidR="00505FE4" w:rsidRPr="00794EC0" w14:paraId="3AC06DDF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167E1D86" w14:textId="77777777" w:rsidR="00505FE4" w:rsidRPr="00794EC0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959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AB8FB6C" w14:textId="77777777" w:rsidR="00A277D9" w:rsidRPr="00794EC0" w:rsidRDefault="00505FE4" w:rsidP="00F77DC4">
            <w:r w:rsidRPr="00794EC0">
              <w:rPr>
                <w:sz w:val="24"/>
                <w:szCs w:val="24"/>
              </w:rPr>
              <w:t>Nazwa kierunku:</w:t>
            </w:r>
            <w:r w:rsidR="00A277D9" w:rsidRPr="00794EC0">
              <w:t xml:space="preserve"> </w:t>
            </w:r>
          </w:p>
          <w:p w14:paraId="3AA082A3" w14:textId="35922C9D" w:rsidR="00505FE4" w:rsidRPr="00794EC0" w:rsidRDefault="00A277D9" w:rsidP="00A277D9">
            <w:pPr>
              <w:rPr>
                <w:b/>
                <w:bCs/>
                <w:sz w:val="24"/>
                <w:szCs w:val="24"/>
              </w:rPr>
            </w:pPr>
            <w:r w:rsidRPr="00794EC0">
              <w:rPr>
                <w:b/>
                <w:bCs/>
                <w:sz w:val="24"/>
                <w:szCs w:val="24"/>
              </w:rPr>
              <w:t>INFORMATYKA</w:t>
            </w:r>
          </w:p>
        </w:tc>
      </w:tr>
      <w:tr w:rsidR="00505FE4" w:rsidRPr="00794EC0" w14:paraId="635305AA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343E8DF" w14:textId="77777777" w:rsidR="00505FE4" w:rsidRPr="00794EC0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959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F4952DB" w14:textId="77777777" w:rsidR="00505FE4" w:rsidRPr="00794EC0" w:rsidRDefault="00505FE4" w:rsidP="00F77DC4">
            <w:pPr>
              <w:rPr>
                <w:sz w:val="24"/>
                <w:szCs w:val="24"/>
              </w:rPr>
            </w:pPr>
            <w:r w:rsidRPr="00794EC0">
              <w:rPr>
                <w:sz w:val="24"/>
                <w:szCs w:val="24"/>
              </w:rPr>
              <w:t>Nazwa specjalności:</w:t>
            </w:r>
            <w:r w:rsidR="00A0655B" w:rsidRPr="00794EC0">
              <w:rPr>
                <w:sz w:val="24"/>
                <w:szCs w:val="24"/>
              </w:rPr>
              <w:t xml:space="preserve"> /niewłaściwe skasować/</w:t>
            </w:r>
          </w:p>
          <w:p w14:paraId="1AFC7CF8" w14:textId="77777777" w:rsidR="00505FE4" w:rsidRPr="00794EC0" w:rsidRDefault="00A0655B" w:rsidP="00F77DC4">
            <w:pPr>
              <w:rPr>
                <w:sz w:val="24"/>
                <w:szCs w:val="24"/>
              </w:rPr>
            </w:pPr>
            <w:r w:rsidRPr="00794EC0">
              <w:rPr>
                <w:sz w:val="24"/>
                <w:szCs w:val="24"/>
              </w:rPr>
              <w:t>Administracja systemów i sieci komputerowych</w:t>
            </w:r>
            <w:r w:rsidRPr="00794EC0">
              <w:rPr>
                <w:sz w:val="24"/>
                <w:szCs w:val="24"/>
              </w:rPr>
              <w:br/>
              <w:t>Projektowanie baz danych i oprogramowanie użytkowe</w:t>
            </w:r>
            <w:r w:rsidRPr="00794EC0">
              <w:rPr>
                <w:sz w:val="24"/>
                <w:szCs w:val="24"/>
              </w:rPr>
              <w:br/>
              <w:t>Modelowanie 3D w zastosowaniach medycznych, prototypowaniu i mediach interaktywnych</w:t>
            </w:r>
          </w:p>
        </w:tc>
      </w:tr>
      <w:tr w:rsidR="00505FE4" w:rsidRPr="00794EC0" w14:paraId="294BE0CC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030D4738" w14:textId="77777777" w:rsidR="00505FE4" w:rsidRPr="00794EC0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31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1D782" w14:textId="77777777" w:rsidR="00505FE4" w:rsidRPr="00794EC0" w:rsidRDefault="00505FE4" w:rsidP="00F77DC4">
            <w:pPr>
              <w:rPr>
                <w:sz w:val="24"/>
                <w:szCs w:val="24"/>
              </w:rPr>
            </w:pPr>
            <w:r w:rsidRPr="00794EC0">
              <w:rPr>
                <w:sz w:val="24"/>
                <w:szCs w:val="24"/>
              </w:rPr>
              <w:t>Forma studiów:</w:t>
            </w:r>
          </w:p>
          <w:p w14:paraId="3D65577E" w14:textId="39A2834C" w:rsidR="00505FE4" w:rsidRPr="00794EC0" w:rsidRDefault="00A277D9" w:rsidP="00F77DC4">
            <w:pPr>
              <w:rPr>
                <w:b/>
                <w:bCs/>
                <w:sz w:val="24"/>
                <w:szCs w:val="24"/>
              </w:rPr>
            </w:pPr>
            <w:r w:rsidRPr="00794EC0">
              <w:rPr>
                <w:b/>
                <w:bCs/>
                <w:sz w:val="24"/>
                <w:szCs w:val="24"/>
              </w:rPr>
              <w:t>stacjonarne</w:t>
            </w:r>
          </w:p>
        </w:tc>
        <w:tc>
          <w:tcPr>
            <w:tcW w:w="31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A4F44" w14:textId="77777777" w:rsidR="00505FE4" w:rsidRPr="00794EC0" w:rsidRDefault="00505FE4" w:rsidP="00F77DC4">
            <w:pPr>
              <w:rPr>
                <w:sz w:val="24"/>
                <w:szCs w:val="24"/>
              </w:rPr>
            </w:pPr>
            <w:r w:rsidRPr="00794EC0">
              <w:rPr>
                <w:sz w:val="24"/>
                <w:szCs w:val="24"/>
              </w:rPr>
              <w:t>Profil kształcenia:</w:t>
            </w:r>
          </w:p>
          <w:p w14:paraId="191FE362" w14:textId="2D73B7BF" w:rsidR="00505FE4" w:rsidRPr="00794EC0" w:rsidRDefault="00A277D9" w:rsidP="00F77DC4">
            <w:pPr>
              <w:rPr>
                <w:b/>
                <w:bCs/>
                <w:sz w:val="24"/>
                <w:szCs w:val="24"/>
              </w:rPr>
            </w:pPr>
            <w:r w:rsidRPr="00794EC0">
              <w:rPr>
                <w:b/>
                <w:bCs/>
                <w:sz w:val="24"/>
                <w:szCs w:val="24"/>
              </w:rPr>
              <w:t>PRAKTYCZNY</w:t>
            </w:r>
          </w:p>
        </w:tc>
        <w:tc>
          <w:tcPr>
            <w:tcW w:w="3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06FA1319" w14:textId="77777777" w:rsidR="00505FE4" w:rsidRPr="00794EC0" w:rsidRDefault="00505FE4" w:rsidP="00F77DC4">
            <w:pPr>
              <w:rPr>
                <w:sz w:val="24"/>
                <w:szCs w:val="24"/>
              </w:rPr>
            </w:pPr>
            <w:r w:rsidRPr="00794EC0">
              <w:rPr>
                <w:sz w:val="24"/>
                <w:szCs w:val="24"/>
              </w:rPr>
              <w:t>Poziom studiów:</w:t>
            </w:r>
          </w:p>
          <w:p w14:paraId="7762EDDB" w14:textId="1D5BE38F" w:rsidR="00A277D9" w:rsidRPr="00794EC0" w:rsidRDefault="00A277D9" w:rsidP="00F77DC4">
            <w:pPr>
              <w:rPr>
                <w:b/>
                <w:bCs/>
                <w:sz w:val="24"/>
                <w:szCs w:val="24"/>
              </w:rPr>
            </w:pPr>
            <w:r w:rsidRPr="00794EC0">
              <w:rPr>
                <w:b/>
                <w:bCs/>
                <w:sz w:val="24"/>
                <w:szCs w:val="24"/>
              </w:rPr>
              <w:t>STUDIA I STOPNIA</w:t>
            </w:r>
          </w:p>
        </w:tc>
      </w:tr>
      <w:tr w:rsidR="00505FE4" w:rsidRPr="00794EC0" w14:paraId="2425BF2B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5EFBBDDC" w14:textId="77777777" w:rsidR="00505FE4" w:rsidRPr="00794EC0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31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F9342" w14:textId="77777777" w:rsidR="00505FE4" w:rsidRPr="00794EC0" w:rsidRDefault="00505FE4" w:rsidP="00F77DC4">
            <w:pPr>
              <w:rPr>
                <w:sz w:val="24"/>
                <w:szCs w:val="24"/>
              </w:rPr>
            </w:pPr>
            <w:r w:rsidRPr="00794EC0">
              <w:rPr>
                <w:sz w:val="24"/>
                <w:szCs w:val="24"/>
              </w:rPr>
              <w:t xml:space="preserve">Rok / semestr: </w:t>
            </w:r>
          </w:p>
          <w:p w14:paraId="3CB15239" w14:textId="45979D2D" w:rsidR="00505FE4" w:rsidRPr="00794EC0" w:rsidRDefault="00A90D80" w:rsidP="00F77DC4">
            <w:pPr>
              <w:rPr>
                <w:b/>
                <w:sz w:val="24"/>
                <w:szCs w:val="24"/>
              </w:rPr>
            </w:pPr>
            <w:r w:rsidRPr="00794EC0">
              <w:rPr>
                <w:b/>
                <w:sz w:val="24"/>
                <w:szCs w:val="24"/>
              </w:rPr>
              <w:t>3</w:t>
            </w:r>
            <w:r w:rsidR="00A277D9" w:rsidRPr="00794EC0">
              <w:rPr>
                <w:b/>
                <w:sz w:val="24"/>
                <w:szCs w:val="24"/>
              </w:rPr>
              <w:t>/</w:t>
            </w:r>
            <w:r w:rsidR="009F3013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31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C294C" w14:textId="77777777" w:rsidR="00505FE4" w:rsidRPr="00794EC0" w:rsidRDefault="00505FE4" w:rsidP="00F77DC4">
            <w:pPr>
              <w:rPr>
                <w:sz w:val="24"/>
                <w:szCs w:val="24"/>
              </w:rPr>
            </w:pPr>
            <w:r w:rsidRPr="00794EC0">
              <w:rPr>
                <w:sz w:val="24"/>
                <w:szCs w:val="24"/>
              </w:rPr>
              <w:t>Status przedmiotu /modułu:</w:t>
            </w:r>
          </w:p>
          <w:p w14:paraId="5CB94B95" w14:textId="799BB15A" w:rsidR="00505FE4" w:rsidRPr="00794EC0" w:rsidRDefault="00A277D9" w:rsidP="00F77DC4">
            <w:pPr>
              <w:rPr>
                <w:b/>
                <w:sz w:val="24"/>
                <w:szCs w:val="24"/>
              </w:rPr>
            </w:pPr>
            <w:r w:rsidRPr="00794EC0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B958073" w14:textId="77777777" w:rsidR="00505FE4" w:rsidRPr="00794EC0" w:rsidRDefault="00505FE4" w:rsidP="00F77DC4">
            <w:pPr>
              <w:rPr>
                <w:sz w:val="24"/>
                <w:szCs w:val="24"/>
              </w:rPr>
            </w:pPr>
            <w:r w:rsidRPr="00794EC0">
              <w:rPr>
                <w:sz w:val="24"/>
                <w:szCs w:val="24"/>
              </w:rPr>
              <w:t>Język przedmiotu / modułu:</w:t>
            </w:r>
          </w:p>
          <w:p w14:paraId="416D9624" w14:textId="568D191C" w:rsidR="00505FE4" w:rsidRPr="00794EC0" w:rsidRDefault="00A277D9" w:rsidP="00F77DC4">
            <w:pPr>
              <w:rPr>
                <w:b/>
                <w:sz w:val="24"/>
                <w:szCs w:val="24"/>
              </w:rPr>
            </w:pPr>
            <w:r w:rsidRPr="00794EC0">
              <w:rPr>
                <w:b/>
                <w:sz w:val="24"/>
                <w:szCs w:val="24"/>
              </w:rPr>
              <w:t>angielski / polski</w:t>
            </w:r>
          </w:p>
        </w:tc>
      </w:tr>
      <w:tr w:rsidR="00505FE4" w:rsidRPr="00794EC0" w14:paraId="42FD4668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57239129" w14:textId="77777777" w:rsidR="00505FE4" w:rsidRPr="00794EC0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84C91C" w14:textId="77777777" w:rsidR="00505FE4" w:rsidRPr="00794EC0" w:rsidRDefault="00505FE4" w:rsidP="00F77DC4">
            <w:pPr>
              <w:rPr>
                <w:sz w:val="24"/>
                <w:szCs w:val="24"/>
              </w:rPr>
            </w:pPr>
          </w:p>
          <w:p w14:paraId="2323EA46" w14:textId="77777777" w:rsidR="00505FE4" w:rsidRPr="00794EC0" w:rsidRDefault="00505FE4" w:rsidP="00F77DC4">
            <w:pPr>
              <w:rPr>
                <w:sz w:val="24"/>
                <w:szCs w:val="24"/>
              </w:rPr>
            </w:pPr>
            <w:r w:rsidRPr="00794EC0">
              <w:rPr>
                <w:sz w:val="24"/>
                <w:szCs w:val="24"/>
              </w:rPr>
              <w:t>Forma zajęć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DF54A0" w14:textId="77777777" w:rsidR="00505FE4" w:rsidRPr="00794EC0" w:rsidRDefault="00505FE4" w:rsidP="00F77DC4">
            <w:pPr>
              <w:jc w:val="center"/>
              <w:rPr>
                <w:sz w:val="24"/>
                <w:szCs w:val="24"/>
              </w:rPr>
            </w:pPr>
            <w:r w:rsidRPr="00794EC0">
              <w:rPr>
                <w:sz w:val="24"/>
                <w:szCs w:val="24"/>
              </w:rPr>
              <w:t>wykład</w:t>
            </w:r>
          </w:p>
        </w:tc>
        <w:tc>
          <w:tcPr>
            <w:tcW w:w="1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BE45C2" w14:textId="77777777" w:rsidR="00505FE4" w:rsidRPr="00794EC0" w:rsidRDefault="00505FE4" w:rsidP="00F77DC4">
            <w:pPr>
              <w:jc w:val="center"/>
              <w:rPr>
                <w:sz w:val="24"/>
                <w:szCs w:val="24"/>
              </w:rPr>
            </w:pPr>
            <w:r w:rsidRPr="00794EC0">
              <w:rPr>
                <w:sz w:val="24"/>
                <w:szCs w:val="24"/>
              </w:rPr>
              <w:t>ćwiczenia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86EFD4" w14:textId="77777777" w:rsidR="00505FE4" w:rsidRPr="00794EC0" w:rsidRDefault="00505FE4" w:rsidP="00F77DC4">
            <w:pPr>
              <w:jc w:val="center"/>
              <w:rPr>
                <w:sz w:val="24"/>
                <w:szCs w:val="24"/>
              </w:rPr>
            </w:pPr>
            <w:r w:rsidRPr="00794EC0">
              <w:rPr>
                <w:sz w:val="24"/>
                <w:szCs w:val="24"/>
              </w:rPr>
              <w:t>laboratorium</w:t>
            </w:r>
          </w:p>
        </w:tc>
        <w:tc>
          <w:tcPr>
            <w:tcW w:w="1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AB7560" w14:textId="77777777" w:rsidR="00505FE4" w:rsidRPr="00794EC0" w:rsidRDefault="00505FE4" w:rsidP="00F77DC4">
            <w:pPr>
              <w:jc w:val="center"/>
              <w:rPr>
                <w:sz w:val="24"/>
                <w:szCs w:val="24"/>
              </w:rPr>
            </w:pPr>
            <w:r w:rsidRPr="00794EC0">
              <w:rPr>
                <w:sz w:val="24"/>
                <w:szCs w:val="24"/>
              </w:rPr>
              <w:t>projekt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C2CA26" w14:textId="77777777" w:rsidR="00505FE4" w:rsidRPr="00794EC0" w:rsidRDefault="00505FE4" w:rsidP="00F77DC4">
            <w:pPr>
              <w:jc w:val="center"/>
              <w:rPr>
                <w:sz w:val="24"/>
                <w:szCs w:val="24"/>
              </w:rPr>
            </w:pPr>
            <w:r w:rsidRPr="00794EC0">
              <w:rPr>
                <w:sz w:val="24"/>
                <w:szCs w:val="24"/>
              </w:rPr>
              <w:t>seminarium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11D211B0" w14:textId="77777777" w:rsidR="00505FE4" w:rsidRPr="00794EC0" w:rsidRDefault="00505FE4" w:rsidP="00F77DC4">
            <w:pPr>
              <w:jc w:val="center"/>
              <w:rPr>
                <w:sz w:val="24"/>
                <w:szCs w:val="24"/>
              </w:rPr>
            </w:pPr>
            <w:r w:rsidRPr="00794EC0">
              <w:rPr>
                <w:sz w:val="24"/>
                <w:szCs w:val="24"/>
              </w:rPr>
              <w:t xml:space="preserve">inne </w:t>
            </w:r>
            <w:r w:rsidRPr="00794EC0">
              <w:rPr>
                <w:sz w:val="24"/>
                <w:szCs w:val="24"/>
              </w:rPr>
              <w:br/>
              <w:t>(wpisać jakie)</w:t>
            </w:r>
          </w:p>
        </w:tc>
      </w:tr>
      <w:tr w:rsidR="00505FE4" w:rsidRPr="00794EC0" w14:paraId="2B5C3EE0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0982E9D6" w14:textId="77777777" w:rsidR="00505FE4" w:rsidRPr="00794EC0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7E51795A" w14:textId="77777777" w:rsidR="00505FE4" w:rsidRPr="00794EC0" w:rsidRDefault="00505FE4" w:rsidP="00F77DC4">
            <w:pPr>
              <w:rPr>
                <w:sz w:val="24"/>
                <w:szCs w:val="24"/>
              </w:rPr>
            </w:pPr>
            <w:r w:rsidRPr="00794EC0"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6A95DE5" w14:textId="77777777" w:rsidR="00505FE4" w:rsidRPr="00794EC0" w:rsidRDefault="00505FE4" w:rsidP="00F77D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9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A83D8C1" w14:textId="41DF23C2" w:rsidR="00505FE4" w:rsidRPr="00794EC0" w:rsidRDefault="00A277D9" w:rsidP="00F77DC4">
            <w:pPr>
              <w:jc w:val="center"/>
              <w:rPr>
                <w:b/>
                <w:sz w:val="24"/>
                <w:szCs w:val="24"/>
              </w:rPr>
            </w:pPr>
            <w:r w:rsidRPr="00794EC0"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F1F57A7" w14:textId="77777777" w:rsidR="00505FE4" w:rsidRPr="00794EC0" w:rsidRDefault="00505FE4" w:rsidP="00F77D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3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0727F1A" w14:textId="77777777" w:rsidR="00505FE4" w:rsidRPr="00794EC0" w:rsidRDefault="00505FE4" w:rsidP="00F77D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382F5B1" w14:textId="77777777" w:rsidR="00505FE4" w:rsidRPr="00794EC0" w:rsidRDefault="00505FE4" w:rsidP="00F77D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2185AB1" w14:textId="77777777" w:rsidR="00505FE4" w:rsidRPr="00794EC0" w:rsidRDefault="00505FE4" w:rsidP="00F77DC4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0CE4D38C" w14:textId="77777777" w:rsidR="00505FE4" w:rsidRPr="00794EC0" w:rsidRDefault="00505FE4" w:rsidP="00505FE4">
      <w:pPr>
        <w:rPr>
          <w:sz w:val="24"/>
          <w:szCs w:val="24"/>
        </w:rPr>
      </w:pPr>
    </w:p>
    <w:p w14:paraId="41944FDE" w14:textId="77777777" w:rsidR="00505FE4" w:rsidRPr="00794EC0" w:rsidRDefault="00505FE4" w:rsidP="00505FE4">
      <w:pPr>
        <w:rPr>
          <w:sz w:val="24"/>
          <w:szCs w:val="24"/>
        </w:rPr>
      </w:pPr>
    </w:p>
    <w:tbl>
      <w:tblPr>
        <w:tblW w:w="1009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90"/>
        <w:gridCol w:w="7105"/>
      </w:tblGrid>
      <w:tr w:rsidR="00505FE4" w:rsidRPr="00794EC0" w14:paraId="6DDD377A" w14:textId="77777777" w:rsidTr="00F77DC4">
        <w:tc>
          <w:tcPr>
            <w:tcW w:w="299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C8BF5A" w14:textId="77777777" w:rsidR="00505FE4" w:rsidRPr="00794EC0" w:rsidRDefault="00505FE4" w:rsidP="00F77DC4">
            <w:pPr>
              <w:rPr>
                <w:sz w:val="24"/>
                <w:szCs w:val="24"/>
              </w:rPr>
            </w:pPr>
            <w:r w:rsidRPr="00794EC0">
              <w:rPr>
                <w:sz w:val="24"/>
                <w:szCs w:val="24"/>
              </w:rPr>
              <w:t>Koordynator przedmiotu / modułu</w:t>
            </w:r>
            <w:r w:rsidRPr="00794EC0">
              <w:t>*</w:t>
            </w:r>
          </w:p>
        </w:tc>
        <w:tc>
          <w:tcPr>
            <w:tcW w:w="710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D61D961" w14:textId="3DFFEC1C" w:rsidR="00505FE4" w:rsidRPr="00794EC0" w:rsidRDefault="00A277D9" w:rsidP="00F77DC4">
            <w:pPr>
              <w:rPr>
                <w:sz w:val="24"/>
                <w:szCs w:val="24"/>
              </w:rPr>
            </w:pPr>
            <w:r w:rsidRPr="00794EC0">
              <w:rPr>
                <w:sz w:val="24"/>
                <w:szCs w:val="24"/>
              </w:rPr>
              <w:t>mgr Małgorzata Matuszewska</w:t>
            </w:r>
          </w:p>
        </w:tc>
      </w:tr>
      <w:tr w:rsidR="00505FE4" w:rsidRPr="00794EC0" w14:paraId="67853BDA" w14:textId="77777777" w:rsidTr="00F77DC4">
        <w:tc>
          <w:tcPr>
            <w:tcW w:w="299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629F9" w14:textId="77777777" w:rsidR="00505FE4" w:rsidRPr="00794EC0" w:rsidRDefault="00505FE4" w:rsidP="00F77DC4">
            <w:pPr>
              <w:rPr>
                <w:sz w:val="24"/>
                <w:szCs w:val="24"/>
              </w:rPr>
            </w:pPr>
            <w:r w:rsidRPr="00794EC0">
              <w:rPr>
                <w:sz w:val="24"/>
                <w:szCs w:val="24"/>
              </w:rPr>
              <w:t>Prowadzący zajęcia</w:t>
            </w:r>
            <w:r w:rsidRPr="00794EC0">
              <w:t>*</w:t>
            </w:r>
          </w:p>
          <w:p w14:paraId="33A5099A" w14:textId="77777777" w:rsidR="00505FE4" w:rsidRPr="00794EC0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D6E321C" w14:textId="20951FF5" w:rsidR="00505FE4" w:rsidRPr="00794EC0" w:rsidRDefault="00A277D9" w:rsidP="00F77DC4">
            <w:pPr>
              <w:rPr>
                <w:sz w:val="24"/>
                <w:szCs w:val="24"/>
              </w:rPr>
            </w:pPr>
            <w:r w:rsidRPr="00794EC0">
              <w:rPr>
                <w:sz w:val="24"/>
                <w:szCs w:val="24"/>
              </w:rPr>
              <w:t xml:space="preserve">mgr Małgorzata Matuszewska, mgr Grażyna </w:t>
            </w:r>
            <w:proofErr w:type="spellStart"/>
            <w:r w:rsidRPr="00794EC0">
              <w:rPr>
                <w:sz w:val="24"/>
                <w:szCs w:val="24"/>
              </w:rPr>
              <w:t>Zumkowska</w:t>
            </w:r>
            <w:proofErr w:type="spellEnd"/>
            <w:r w:rsidRPr="00794EC0">
              <w:rPr>
                <w:sz w:val="24"/>
                <w:szCs w:val="24"/>
              </w:rPr>
              <w:t xml:space="preserve">, mgr Edyta Kaczyńska, </w:t>
            </w:r>
            <w:r w:rsidR="0028044B" w:rsidRPr="00794EC0">
              <w:rPr>
                <w:sz w:val="24"/>
                <w:szCs w:val="24"/>
              </w:rPr>
              <w:t xml:space="preserve">mgr M. </w:t>
            </w:r>
            <w:proofErr w:type="spellStart"/>
            <w:r w:rsidR="0028044B" w:rsidRPr="00794EC0">
              <w:rPr>
                <w:sz w:val="24"/>
                <w:szCs w:val="24"/>
              </w:rPr>
              <w:t>Pychyński</w:t>
            </w:r>
            <w:proofErr w:type="spellEnd"/>
            <w:r w:rsidR="0028044B" w:rsidRPr="00794EC0">
              <w:rPr>
                <w:sz w:val="24"/>
                <w:szCs w:val="24"/>
              </w:rPr>
              <w:t xml:space="preserve">, </w:t>
            </w:r>
            <w:r w:rsidRPr="00794EC0">
              <w:rPr>
                <w:sz w:val="24"/>
                <w:szCs w:val="24"/>
              </w:rPr>
              <w:t>mgr Stella Santiago</w:t>
            </w:r>
          </w:p>
        </w:tc>
      </w:tr>
      <w:tr w:rsidR="00505FE4" w:rsidRPr="00794EC0" w14:paraId="17B3118D" w14:textId="77777777" w:rsidTr="00F77DC4">
        <w:tc>
          <w:tcPr>
            <w:tcW w:w="299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5618AC" w14:textId="77777777" w:rsidR="00505FE4" w:rsidRPr="00794EC0" w:rsidRDefault="00505FE4" w:rsidP="00F77DC4">
            <w:pPr>
              <w:spacing w:before="120" w:after="120"/>
              <w:rPr>
                <w:sz w:val="24"/>
                <w:szCs w:val="24"/>
              </w:rPr>
            </w:pPr>
            <w:r w:rsidRPr="00794EC0">
              <w:rPr>
                <w:sz w:val="24"/>
                <w:szCs w:val="24"/>
              </w:rPr>
              <w:t>Cel  kształcenia przedmiotu / modułu</w:t>
            </w:r>
          </w:p>
        </w:tc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AFD6FB3" w14:textId="702897EA" w:rsidR="00505FE4" w:rsidRPr="00794EC0" w:rsidRDefault="00A90D80" w:rsidP="00F77DC4">
            <w:pPr>
              <w:rPr>
                <w:sz w:val="24"/>
                <w:szCs w:val="24"/>
              </w:rPr>
            </w:pPr>
            <w:r w:rsidRPr="00794EC0">
              <w:rPr>
                <w:sz w:val="24"/>
                <w:szCs w:val="24"/>
              </w:rPr>
              <w:t>Rozwijanie kompetencji językowej i komunikacyjnej w zakresie języka angielskiego na poziomie B1+ ESOKJ. Wykształcenie i doskonalenie umiejętności posługiwania się specjalistycznym słownictwem i strukturami gramatycznymi używanymi w tekstach fachowych związanych ze studiowana specjalnością oraz wyrobienie i doskonalenie umiejętności tworzenia przejrzystych i szczegółowych wypowiedzi w mowie i piśmie na tematy związane z branżą IT.</w:t>
            </w:r>
          </w:p>
        </w:tc>
      </w:tr>
      <w:tr w:rsidR="00505FE4" w:rsidRPr="00794EC0" w14:paraId="692C04AD" w14:textId="77777777" w:rsidTr="00F77DC4">
        <w:tc>
          <w:tcPr>
            <w:tcW w:w="299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4BB51AE0" w14:textId="77777777" w:rsidR="00505FE4" w:rsidRPr="00794EC0" w:rsidRDefault="00505FE4" w:rsidP="00F77DC4">
            <w:pPr>
              <w:spacing w:before="120" w:after="120"/>
              <w:rPr>
                <w:sz w:val="24"/>
                <w:szCs w:val="24"/>
              </w:rPr>
            </w:pPr>
            <w:r w:rsidRPr="00794EC0">
              <w:rPr>
                <w:sz w:val="24"/>
                <w:szCs w:val="24"/>
              </w:rPr>
              <w:t>Wymagania wstępne</w:t>
            </w:r>
          </w:p>
        </w:tc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DD4D63E" w14:textId="6F51B680" w:rsidR="00505FE4" w:rsidRPr="00794EC0" w:rsidRDefault="00EF0F16" w:rsidP="00F77DC4">
            <w:pPr>
              <w:rPr>
                <w:sz w:val="24"/>
                <w:szCs w:val="24"/>
              </w:rPr>
            </w:pPr>
            <w:r w:rsidRPr="00794EC0">
              <w:rPr>
                <w:sz w:val="24"/>
                <w:szCs w:val="24"/>
              </w:rPr>
              <w:t>Znajomość języka angielskiego pozwalająca na aktywne uczestniczenie w zajęciach.</w:t>
            </w:r>
          </w:p>
        </w:tc>
      </w:tr>
    </w:tbl>
    <w:p w14:paraId="58BC604D" w14:textId="77777777" w:rsidR="00505FE4" w:rsidRPr="00794EC0" w:rsidRDefault="00505FE4" w:rsidP="00505FE4">
      <w:pPr>
        <w:pStyle w:val="Tekstprzypisudolnego"/>
        <w:ind w:left="142" w:right="-993" w:hanging="142"/>
        <w:jc w:val="both"/>
        <w:rPr>
          <w:i/>
          <w:iCs/>
          <w:sz w:val="18"/>
          <w:szCs w:val="18"/>
        </w:rPr>
      </w:pPr>
      <w:r w:rsidRPr="00794EC0">
        <w:rPr>
          <w:i/>
          <w:iCs/>
          <w:sz w:val="18"/>
          <w:szCs w:val="18"/>
        </w:rPr>
        <w:t xml:space="preserve">* Zmiany koordynatora przedmiotu oraz prowadzącego zajęcia dokonuje Dyrektor Instytut po akceptacji Prorektora ds. Kształcenia. </w:t>
      </w:r>
    </w:p>
    <w:p w14:paraId="4DC742B0" w14:textId="77777777" w:rsidR="00505FE4" w:rsidRPr="00794EC0" w:rsidRDefault="00505FE4" w:rsidP="00505FE4">
      <w:pPr>
        <w:pStyle w:val="Tekstprzypisudolnego"/>
        <w:ind w:left="142" w:right="-993" w:hanging="142"/>
        <w:jc w:val="both"/>
        <w:rPr>
          <w:i/>
          <w:iCs/>
          <w:sz w:val="18"/>
          <w:szCs w:val="18"/>
        </w:rPr>
      </w:pPr>
      <w:r w:rsidRPr="00794EC0">
        <w:rPr>
          <w:i/>
          <w:iCs/>
          <w:sz w:val="18"/>
          <w:szCs w:val="18"/>
        </w:rPr>
        <w:t xml:space="preserve">   Nowy koordynator przedmiotu oraz prowadzący przedmiot potwierdza zapoznanie się z treściami zawartymi w karcie przedmiotu.</w:t>
      </w:r>
    </w:p>
    <w:p w14:paraId="7056362C" w14:textId="77777777" w:rsidR="00505FE4" w:rsidRPr="00794EC0" w:rsidRDefault="00505FE4" w:rsidP="00505FE4">
      <w:pPr>
        <w:rPr>
          <w:sz w:val="24"/>
          <w:szCs w:val="24"/>
        </w:rPr>
      </w:pPr>
    </w:p>
    <w:tbl>
      <w:tblPr>
        <w:tblW w:w="1009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2"/>
        <w:gridCol w:w="7376"/>
        <w:gridCol w:w="1617"/>
      </w:tblGrid>
      <w:tr w:rsidR="00505FE4" w:rsidRPr="00794EC0" w14:paraId="7B035BC5" w14:textId="77777777" w:rsidTr="32A658E0">
        <w:trPr>
          <w:cantSplit/>
        </w:trPr>
        <w:tc>
          <w:tcPr>
            <w:tcW w:w="10095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14:paraId="366926D4" w14:textId="77777777" w:rsidR="00505FE4" w:rsidRPr="00794EC0" w:rsidRDefault="00505FE4" w:rsidP="00F77DC4">
            <w:pPr>
              <w:jc w:val="center"/>
              <w:rPr>
                <w:sz w:val="24"/>
                <w:szCs w:val="24"/>
              </w:rPr>
            </w:pPr>
            <w:r w:rsidRPr="00794EC0">
              <w:rPr>
                <w:b/>
                <w:sz w:val="24"/>
                <w:szCs w:val="24"/>
              </w:rPr>
              <w:t>EFEKTY UCZENIA SIĘ</w:t>
            </w:r>
          </w:p>
        </w:tc>
      </w:tr>
      <w:tr w:rsidR="00505FE4" w:rsidRPr="00794EC0" w14:paraId="66D79990" w14:textId="77777777" w:rsidTr="32A658E0">
        <w:trPr>
          <w:cantSplit/>
        </w:trPr>
        <w:tc>
          <w:tcPr>
            <w:tcW w:w="1102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AE47CB7" w14:textId="77777777" w:rsidR="00505FE4" w:rsidRPr="00794EC0" w:rsidRDefault="00505FE4" w:rsidP="00F77DC4">
            <w:pPr>
              <w:rPr>
                <w:sz w:val="22"/>
                <w:szCs w:val="22"/>
              </w:rPr>
            </w:pPr>
            <w:r w:rsidRPr="00794EC0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6" w:type="dxa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3A9164E7" w14:textId="77777777" w:rsidR="00505FE4" w:rsidRPr="00794EC0" w:rsidRDefault="00505FE4" w:rsidP="00F77DC4">
            <w:pPr>
              <w:jc w:val="center"/>
              <w:rPr>
                <w:sz w:val="24"/>
                <w:szCs w:val="24"/>
              </w:rPr>
            </w:pPr>
            <w:r w:rsidRPr="00794EC0">
              <w:rPr>
                <w:sz w:val="24"/>
                <w:szCs w:val="24"/>
              </w:rPr>
              <w:t>Opis efektu uczenia się</w:t>
            </w:r>
          </w:p>
        </w:tc>
        <w:tc>
          <w:tcPr>
            <w:tcW w:w="161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76D8C563" w14:textId="77777777" w:rsidR="00505FE4" w:rsidRPr="00794EC0" w:rsidRDefault="00505FE4" w:rsidP="00F77DC4">
            <w:pPr>
              <w:jc w:val="center"/>
              <w:rPr>
                <w:sz w:val="22"/>
                <w:szCs w:val="22"/>
              </w:rPr>
            </w:pPr>
            <w:r w:rsidRPr="00794EC0">
              <w:rPr>
                <w:sz w:val="22"/>
                <w:szCs w:val="22"/>
              </w:rPr>
              <w:t xml:space="preserve">Kod kierunkowego efektu </w:t>
            </w:r>
          </w:p>
          <w:p w14:paraId="75194E23" w14:textId="77777777" w:rsidR="00505FE4" w:rsidRPr="00794EC0" w:rsidRDefault="00505FE4" w:rsidP="00F77DC4">
            <w:pPr>
              <w:jc w:val="center"/>
              <w:rPr>
                <w:sz w:val="22"/>
                <w:szCs w:val="22"/>
              </w:rPr>
            </w:pPr>
            <w:r w:rsidRPr="00794EC0">
              <w:rPr>
                <w:sz w:val="22"/>
                <w:szCs w:val="22"/>
              </w:rPr>
              <w:t>uczenia się</w:t>
            </w:r>
          </w:p>
        </w:tc>
      </w:tr>
      <w:tr w:rsidR="0028044B" w:rsidRPr="00794EC0" w14:paraId="6D88089A" w14:textId="77777777" w:rsidTr="32A658E0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566C7221" w14:textId="2DF5A61D" w:rsidR="0028044B" w:rsidRPr="00794EC0" w:rsidRDefault="0028044B" w:rsidP="0028044B">
            <w:pPr>
              <w:jc w:val="center"/>
              <w:rPr>
                <w:sz w:val="24"/>
                <w:szCs w:val="24"/>
              </w:rPr>
            </w:pPr>
            <w:r w:rsidRPr="00794EC0">
              <w:rPr>
                <w:sz w:val="24"/>
                <w:szCs w:val="24"/>
              </w:rPr>
              <w:t>1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D0EDBDD" w14:textId="0CB4CAF1" w:rsidR="32A658E0" w:rsidRPr="00794EC0" w:rsidRDefault="32A658E0" w:rsidP="32A658E0">
            <w:pPr>
              <w:rPr>
                <w:color w:val="000000" w:themeColor="text1"/>
                <w:sz w:val="24"/>
                <w:szCs w:val="24"/>
              </w:rPr>
            </w:pPr>
            <w:r w:rsidRPr="00794EC0">
              <w:rPr>
                <w:color w:val="000000" w:themeColor="text1"/>
                <w:sz w:val="24"/>
                <w:szCs w:val="24"/>
              </w:rPr>
              <w:t>Potrafi skutecznie wyszukiwać, klasyfikować i porządkować informacje potrzebne do konstruowania złożonych wypowiedzi ustnych lub pisemnych korzystając z literatury, Internetu, baz wiedzy oraz innych źródeł informacji.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1F48B13" w14:textId="477348B9" w:rsidR="0028044B" w:rsidRPr="00794EC0" w:rsidRDefault="0028044B" w:rsidP="0028044B">
            <w:pPr>
              <w:jc w:val="center"/>
              <w:rPr>
                <w:sz w:val="24"/>
                <w:szCs w:val="24"/>
              </w:rPr>
            </w:pPr>
            <w:r w:rsidRPr="00794EC0">
              <w:rPr>
                <w:sz w:val="24"/>
                <w:szCs w:val="24"/>
              </w:rPr>
              <w:t>K_U01</w:t>
            </w:r>
          </w:p>
        </w:tc>
      </w:tr>
      <w:tr w:rsidR="0028044B" w:rsidRPr="00794EC0" w14:paraId="76A0E920" w14:textId="77777777" w:rsidTr="32A658E0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16BEFEB3" w14:textId="2CB9B14F" w:rsidR="0028044B" w:rsidRPr="00794EC0" w:rsidRDefault="0028044B" w:rsidP="0028044B">
            <w:pPr>
              <w:jc w:val="center"/>
              <w:rPr>
                <w:sz w:val="24"/>
                <w:szCs w:val="24"/>
              </w:rPr>
            </w:pPr>
            <w:r w:rsidRPr="00794EC0">
              <w:rPr>
                <w:sz w:val="24"/>
                <w:szCs w:val="24"/>
              </w:rPr>
              <w:t>2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84A9E29" w14:textId="19E60B97" w:rsidR="32A658E0" w:rsidRPr="00794EC0" w:rsidRDefault="32A658E0" w:rsidP="32A658E0">
            <w:pPr>
              <w:rPr>
                <w:color w:val="000000" w:themeColor="text1"/>
                <w:sz w:val="24"/>
                <w:szCs w:val="24"/>
              </w:rPr>
            </w:pPr>
            <w:r w:rsidRPr="00794EC0">
              <w:rPr>
                <w:color w:val="000000" w:themeColor="text1"/>
                <w:sz w:val="24"/>
                <w:szCs w:val="24"/>
              </w:rPr>
              <w:t>Potrafi konstruować szczegółowe wypowiedzi pisemne stosując zróżnicowane struktury językowe adekwatne do tematu pracy, w tym wszelkiego rodzaju instrukcje i dokumentację techniczną.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D95455C" w14:textId="52929F6E" w:rsidR="00EE5214" w:rsidRPr="00794EC0" w:rsidRDefault="00EE5214" w:rsidP="00EE5214">
            <w:pPr>
              <w:jc w:val="center"/>
              <w:rPr>
                <w:sz w:val="24"/>
                <w:szCs w:val="24"/>
              </w:rPr>
            </w:pPr>
            <w:r w:rsidRPr="00794EC0">
              <w:rPr>
                <w:sz w:val="24"/>
                <w:szCs w:val="24"/>
              </w:rPr>
              <w:t>K_U03,</w:t>
            </w:r>
          </w:p>
          <w:p w14:paraId="35A784DD" w14:textId="6995A985" w:rsidR="0028044B" w:rsidRPr="00794EC0" w:rsidRDefault="0028044B" w:rsidP="00EE5214">
            <w:pPr>
              <w:jc w:val="center"/>
              <w:rPr>
                <w:sz w:val="24"/>
                <w:szCs w:val="24"/>
              </w:rPr>
            </w:pPr>
            <w:r w:rsidRPr="00794EC0">
              <w:rPr>
                <w:sz w:val="24"/>
                <w:szCs w:val="24"/>
              </w:rPr>
              <w:t>K_U04, K_U05</w:t>
            </w:r>
          </w:p>
        </w:tc>
      </w:tr>
      <w:tr w:rsidR="0028044B" w:rsidRPr="00794EC0" w14:paraId="202121D9" w14:textId="77777777" w:rsidTr="32A658E0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161C5E79" w14:textId="5E12888C" w:rsidR="0028044B" w:rsidRPr="00794EC0" w:rsidRDefault="0028044B" w:rsidP="0028044B">
            <w:pPr>
              <w:jc w:val="center"/>
              <w:rPr>
                <w:sz w:val="24"/>
                <w:szCs w:val="24"/>
              </w:rPr>
            </w:pPr>
            <w:r w:rsidRPr="00794EC0">
              <w:rPr>
                <w:sz w:val="24"/>
                <w:szCs w:val="24"/>
              </w:rPr>
              <w:lastRenderedPageBreak/>
              <w:t>3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4C2D718" w14:textId="1FFFE3F1" w:rsidR="32A658E0" w:rsidRPr="00794EC0" w:rsidRDefault="32A658E0" w:rsidP="32A658E0">
            <w:pPr>
              <w:rPr>
                <w:color w:val="000000" w:themeColor="text1"/>
                <w:sz w:val="24"/>
                <w:szCs w:val="24"/>
              </w:rPr>
            </w:pPr>
            <w:r w:rsidRPr="00794EC0">
              <w:rPr>
                <w:color w:val="000000" w:themeColor="text1"/>
                <w:sz w:val="24"/>
                <w:szCs w:val="24"/>
              </w:rPr>
              <w:t>Potrafi formułować złożone i precyzyjne wypowiedzi ustne z zastosowaniem odpowiednich struktur językowych adekwatnych do tematyki wypowiedzi.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A440FDA" w14:textId="032B5F2C" w:rsidR="0028044B" w:rsidRPr="00794EC0" w:rsidRDefault="0028044B" w:rsidP="0028044B">
            <w:pPr>
              <w:jc w:val="center"/>
              <w:rPr>
                <w:sz w:val="24"/>
                <w:szCs w:val="24"/>
              </w:rPr>
            </w:pPr>
            <w:r w:rsidRPr="00794EC0">
              <w:rPr>
                <w:sz w:val="24"/>
                <w:szCs w:val="24"/>
              </w:rPr>
              <w:t>K_U04, K_U05</w:t>
            </w:r>
          </w:p>
        </w:tc>
      </w:tr>
      <w:tr w:rsidR="0028044B" w:rsidRPr="00794EC0" w14:paraId="728C2D25" w14:textId="77777777" w:rsidTr="32A658E0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321C3ADB" w14:textId="31EEC88B" w:rsidR="0028044B" w:rsidRPr="00794EC0" w:rsidRDefault="0028044B" w:rsidP="0028044B">
            <w:pPr>
              <w:jc w:val="center"/>
              <w:rPr>
                <w:sz w:val="24"/>
                <w:szCs w:val="24"/>
              </w:rPr>
            </w:pPr>
            <w:r w:rsidRPr="00794EC0">
              <w:rPr>
                <w:sz w:val="24"/>
                <w:szCs w:val="24"/>
              </w:rPr>
              <w:t>4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63533C1" w14:textId="7C98FA66" w:rsidR="32A658E0" w:rsidRPr="00794EC0" w:rsidRDefault="32A658E0" w:rsidP="32A658E0">
            <w:pPr>
              <w:rPr>
                <w:color w:val="000000" w:themeColor="text1"/>
                <w:sz w:val="24"/>
                <w:szCs w:val="24"/>
              </w:rPr>
            </w:pPr>
            <w:r w:rsidRPr="00794EC0">
              <w:rPr>
                <w:color w:val="000000" w:themeColor="text1"/>
                <w:sz w:val="24"/>
                <w:szCs w:val="24"/>
              </w:rPr>
              <w:t>Posługuje się językiem angielskim na poziomie B1+ ESOKJ (wykorzystując wszystkie umiejętności językowe: czytanie i słuchanie ze zrozumieniem, mówienie oraz pisanie) w zakresie studiowanej specjalności.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2A156D0" w14:textId="29112F2A" w:rsidR="0028044B" w:rsidRPr="00794EC0" w:rsidRDefault="0028044B" w:rsidP="0028044B">
            <w:pPr>
              <w:jc w:val="center"/>
              <w:rPr>
                <w:sz w:val="24"/>
                <w:szCs w:val="24"/>
              </w:rPr>
            </w:pPr>
            <w:r w:rsidRPr="00794EC0">
              <w:rPr>
                <w:sz w:val="24"/>
                <w:szCs w:val="24"/>
              </w:rPr>
              <w:t>K_U05</w:t>
            </w:r>
          </w:p>
        </w:tc>
      </w:tr>
      <w:tr w:rsidR="0028044B" w:rsidRPr="00794EC0" w14:paraId="4D622668" w14:textId="77777777" w:rsidTr="32A658E0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1CB9CD82" w14:textId="1A8730DC" w:rsidR="0028044B" w:rsidRPr="00794EC0" w:rsidRDefault="0028044B" w:rsidP="0028044B">
            <w:pPr>
              <w:jc w:val="center"/>
              <w:rPr>
                <w:sz w:val="24"/>
                <w:szCs w:val="24"/>
              </w:rPr>
            </w:pPr>
            <w:r w:rsidRPr="00794EC0">
              <w:rPr>
                <w:sz w:val="24"/>
                <w:szCs w:val="24"/>
              </w:rPr>
              <w:t>5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976A486" w14:textId="59D7F344" w:rsidR="32A658E0" w:rsidRPr="00794EC0" w:rsidRDefault="32A658E0" w:rsidP="32A658E0">
            <w:pPr>
              <w:rPr>
                <w:color w:val="000000" w:themeColor="text1"/>
                <w:sz w:val="24"/>
                <w:szCs w:val="24"/>
              </w:rPr>
            </w:pPr>
            <w:r w:rsidRPr="00794EC0">
              <w:rPr>
                <w:color w:val="000000" w:themeColor="text1"/>
                <w:sz w:val="24"/>
                <w:szCs w:val="24"/>
              </w:rPr>
              <w:t>Wykazuje gotowość do pracy w parach lub w zespole i wspólnego planowania pracy ze świadomością odpowiedzialności za ostateczny kształt wykonanego zadania.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EB5BEB5" w14:textId="376D09EA" w:rsidR="0028044B" w:rsidRPr="00794EC0" w:rsidRDefault="0028044B" w:rsidP="0028044B">
            <w:pPr>
              <w:jc w:val="center"/>
              <w:rPr>
                <w:sz w:val="24"/>
                <w:szCs w:val="24"/>
              </w:rPr>
            </w:pPr>
            <w:r w:rsidRPr="00794EC0">
              <w:rPr>
                <w:sz w:val="24"/>
                <w:szCs w:val="24"/>
              </w:rPr>
              <w:t>K_U02</w:t>
            </w:r>
          </w:p>
        </w:tc>
      </w:tr>
      <w:tr w:rsidR="00037090" w:rsidRPr="00794EC0" w14:paraId="6F426054" w14:textId="77777777" w:rsidTr="32A658E0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4EF26286" w14:textId="607671D9" w:rsidR="00037090" w:rsidRPr="00794EC0" w:rsidRDefault="00037090" w:rsidP="00037090">
            <w:pPr>
              <w:jc w:val="center"/>
              <w:rPr>
                <w:sz w:val="24"/>
                <w:szCs w:val="24"/>
              </w:rPr>
            </w:pPr>
            <w:r w:rsidRPr="00794EC0">
              <w:rPr>
                <w:sz w:val="24"/>
                <w:szCs w:val="24"/>
              </w:rPr>
              <w:t>6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3CC3D17" w14:textId="281D767D" w:rsidR="32A658E0" w:rsidRPr="00794EC0" w:rsidRDefault="32A658E0" w:rsidP="32A658E0">
            <w:pPr>
              <w:rPr>
                <w:color w:val="000000" w:themeColor="text1"/>
                <w:sz w:val="24"/>
                <w:szCs w:val="24"/>
              </w:rPr>
            </w:pPr>
            <w:r w:rsidRPr="00794EC0">
              <w:rPr>
                <w:color w:val="000000" w:themeColor="text1"/>
                <w:sz w:val="24"/>
                <w:szCs w:val="24"/>
              </w:rPr>
              <w:t>Jest gotów do przekazywania informacji zdobytych z różnych źródeł i dba, aby wypowiedzi</w:t>
            </w:r>
            <w:r w:rsidRPr="00794EC0">
              <w:rPr>
                <w:color w:val="000000" w:themeColor="text1"/>
              </w:rPr>
              <w:t xml:space="preserve"> </w:t>
            </w:r>
            <w:r w:rsidRPr="00794EC0">
              <w:rPr>
                <w:color w:val="000000" w:themeColor="text1"/>
                <w:sz w:val="24"/>
                <w:szCs w:val="24"/>
              </w:rPr>
              <w:t>dotyczące postępów w zakresie nauk informatycznych, które formułuje w języku angielskim były zrozumiałe dla laika.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647E5A9" w14:textId="693C10C7" w:rsidR="00037090" w:rsidRPr="00794EC0" w:rsidRDefault="00037090" w:rsidP="00037090">
            <w:pPr>
              <w:jc w:val="center"/>
              <w:rPr>
                <w:sz w:val="24"/>
                <w:szCs w:val="24"/>
              </w:rPr>
            </w:pPr>
            <w:r w:rsidRPr="00794EC0">
              <w:rPr>
                <w:sz w:val="24"/>
                <w:szCs w:val="24"/>
              </w:rPr>
              <w:t>K_K06</w:t>
            </w:r>
          </w:p>
        </w:tc>
      </w:tr>
      <w:tr w:rsidR="00505FE4" w:rsidRPr="00794EC0" w14:paraId="7E086838" w14:textId="77777777" w:rsidTr="32A658E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14:paraId="2198CD4B" w14:textId="77777777" w:rsidR="00505FE4" w:rsidRPr="00794EC0" w:rsidRDefault="00505FE4" w:rsidP="00F77DC4">
            <w:pPr>
              <w:jc w:val="center"/>
              <w:rPr>
                <w:sz w:val="24"/>
                <w:szCs w:val="24"/>
              </w:rPr>
            </w:pPr>
            <w:r w:rsidRPr="00794EC0">
              <w:rPr>
                <w:b/>
                <w:sz w:val="24"/>
                <w:szCs w:val="24"/>
              </w:rPr>
              <w:t>TREŚCI PROGRAMOWE</w:t>
            </w:r>
          </w:p>
        </w:tc>
      </w:tr>
      <w:tr w:rsidR="00505FE4" w:rsidRPr="00794EC0" w14:paraId="6103DE76" w14:textId="77777777" w:rsidTr="32A658E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FFFFFF" w:themeFill="background1"/>
            <w:hideMark/>
          </w:tcPr>
          <w:p w14:paraId="23933278" w14:textId="77777777" w:rsidR="00505FE4" w:rsidRPr="00794EC0" w:rsidRDefault="00505FE4" w:rsidP="00F77DC4">
            <w:pPr>
              <w:rPr>
                <w:b/>
                <w:sz w:val="24"/>
                <w:szCs w:val="24"/>
              </w:rPr>
            </w:pPr>
            <w:r w:rsidRPr="00794EC0">
              <w:rPr>
                <w:b/>
                <w:sz w:val="24"/>
                <w:szCs w:val="24"/>
              </w:rPr>
              <w:t>Wykład</w:t>
            </w:r>
          </w:p>
        </w:tc>
      </w:tr>
      <w:tr w:rsidR="00505FE4" w:rsidRPr="00794EC0" w14:paraId="2B580E23" w14:textId="77777777" w:rsidTr="32A658E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C7A4FE6" w14:textId="77777777" w:rsidR="00505FE4" w:rsidRPr="00794EC0" w:rsidRDefault="00505FE4" w:rsidP="00A0655B">
            <w:pPr>
              <w:rPr>
                <w:sz w:val="24"/>
                <w:szCs w:val="24"/>
              </w:rPr>
            </w:pPr>
          </w:p>
        </w:tc>
      </w:tr>
      <w:tr w:rsidR="00505FE4" w:rsidRPr="00794EC0" w14:paraId="194E36D6" w14:textId="77777777" w:rsidTr="32A658E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FFFFFF" w:themeFill="background1"/>
            <w:hideMark/>
          </w:tcPr>
          <w:p w14:paraId="6C2317A0" w14:textId="77777777" w:rsidR="00505FE4" w:rsidRPr="00794EC0" w:rsidRDefault="00505FE4" w:rsidP="00F77DC4">
            <w:pPr>
              <w:rPr>
                <w:b/>
                <w:sz w:val="24"/>
                <w:szCs w:val="24"/>
              </w:rPr>
            </w:pPr>
            <w:r w:rsidRPr="00794EC0">
              <w:rPr>
                <w:b/>
                <w:sz w:val="24"/>
                <w:szCs w:val="24"/>
              </w:rPr>
              <w:t>Ćwiczenia</w:t>
            </w:r>
          </w:p>
        </w:tc>
      </w:tr>
      <w:tr w:rsidR="00505FE4" w:rsidRPr="00794EC0" w14:paraId="050E3655" w14:textId="77777777" w:rsidTr="32A658E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432D706D" w14:textId="38573DC1" w:rsidR="00C12A66" w:rsidRPr="00794EC0" w:rsidRDefault="00C12A66" w:rsidP="00C12A66">
            <w:pPr>
              <w:rPr>
                <w:sz w:val="24"/>
                <w:szCs w:val="24"/>
              </w:rPr>
            </w:pPr>
            <w:r w:rsidRPr="00794EC0">
              <w:rPr>
                <w:sz w:val="24"/>
                <w:szCs w:val="24"/>
              </w:rPr>
              <w:t xml:space="preserve">Rozwijanie sprawności komunikacyjnej i kompetencji językowych potrzebnych w różnych sytuacjach zawodowych. Zapoznanie studentów ze słownictwem i strukturami leksykalnymi stosowanymi w środowisku IT w zakresie robotyki, elektroniki, najnowszych osiągnięć i technologii, sztucznej inteligencji, jak również problemów i zagrożeń w obszarze informatyzacji i elektronicznego przetwarzania danych. </w:t>
            </w:r>
          </w:p>
          <w:p w14:paraId="689A5DD2" w14:textId="074668BA" w:rsidR="00505FE4" w:rsidRPr="00794EC0" w:rsidRDefault="00C12A66" w:rsidP="00C12A66">
            <w:pPr>
              <w:rPr>
                <w:sz w:val="22"/>
                <w:szCs w:val="22"/>
              </w:rPr>
            </w:pPr>
            <w:r w:rsidRPr="00794EC0">
              <w:rPr>
                <w:sz w:val="24"/>
                <w:szCs w:val="24"/>
              </w:rPr>
              <w:t>Przybliżenie studentom aspektów pracy w środowisku międzynarodowym i międzykulturowym</w:t>
            </w:r>
            <w:r w:rsidR="00164792" w:rsidRPr="00794EC0">
              <w:rPr>
                <w:sz w:val="24"/>
                <w:szCs w:val="24"/>
              </w:rPr>
              <w:t xml:space="preserve"> oraz różnego rodzaju wyznań z tym związanych. </w:t>
            </w:r>
            <w:r w:rsidRPr="00794EC0">
              <w:rPr>
                <w:sz w:val="24"/>
                <w:szCs w:val="24"/>
              </w:rPr>
              <w:t>Grupowa analiza potencjalnych sytuacji problemowych oraz proponowanie rozwiązań w formie dyskusji.</w:t>
            </w:r>
          </w:p>
        </w:tc>
      </w:tr>
      <w:tr w:rsidR="00505FE4" w:rsidRPr="00794EC0" w14:paraId="78665D17" w14:textId="77777777" w:rsidTr="32A658E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FFFFFF" w:themeFill="background1"/>
            <w:hideMark/>
          </w:tcPr>
          <w:p w14:paraId="0D4703B8" w14:textId="77777777" w:rsidR="00505FE4" w:rsidRPr="00794EC0" w:rsidRDefault="00505FE4" w:rsidP="00F77DC4">
            <w:pPr>
              <w:pStyle w:val="Nagwek1"/>
              <w:rPr>
                <w:szCs w:val="24"/>
              </w:rPr>
            </w:pPr>
            <w:r w:rsidRPr="00794EC0">
              <w:rPr>
                <w:szCs w:val="24"/>
              </w:rPr>
              <w:t>Laboratorium</w:t>
            </w:r>
          </w:p>
        </w:tc>
      </w:tr>
      <w:tr w:rsidR="00505FE4" w:rsidRPr="00794EC0" w14:paraId="60741EA8" w14:textId="77777777" w:rsidTr="32A658E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A0E44DA" w14:textId="77777777" w:rsidR="00505FE4" w:rsidRPr="00794EC0" w:rsidRDefault="00505FE4" w:rsidP="00A0655B">
            <w:pPr>
              <w:rPr>
                <w:sz w:val="24"/>
                <w:szCs w:val="24"/>
              </w:rPr>
            </w:pPr>
          </w:p>
        </w:tc>
      </w:tr>
      <w:tr w:rsidR="00505FE4" w:rsidRPr="00794EC0" w14:paraId="7916606C" w14:textId="77777777" w:rsidTr="32A658E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FFFFFF" w:themeFill="background1"/>
            <w:hideMark/>
          </w:tcPr>
          <w:p w14:paraId="61C90D76" w14:textId="77777777" w:rsidR="00505FE4" w:rsidRPr="00794EC0" w:rsidRDefault="00505FE4" w:rsidP="00F77DC4">
            <w:pPr>
              <w:pStyle w:val="Nagwek1"/>
              <w:rPr>
                <w:szCs w:val="24"/>
              </w:rPr>
            </w:pPr>
            <w:r w:rsidRPr="00794EC0">
              <w:rPr>
                <w:szCs w:val="24"/>
              </w:rPr>
              <w:t>Projekt</w:t>
            </w:r>
          </w:p>
        </w:tc>
      </w:tr>
      <w:tr w:rsidR="00505FE4" w:rsidRPr="00794EC0" w14:paraId="02A15C2A" w14:textId="77777777" w:rsidTr="32A658E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6A7E1966" w14:textId="77777777" w:rsidR="00505FE4" w:rsidRPr="00794EC0" w:rsidRDefault="00505FE4" w:rsidP="00F77DC4">
            <w:pPr>
              <w:rPr>
                <w:sz w:val="24"/>
                <w:szCs w:val="24"/>
              </w:rPr>
            </w:pPr>
          </w:p>
        </w:tc>
      </w:tr>
      <w:tr w:rsidR="00505FE4" w:rsidRPr="00794EC0" w14:paraId="16A8B3C3" w14:textId="77777777" w:rsidTr="32A658E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14:paraId="03595F46" w14:textId="77777777" w:rsidR="00505FE4" w:rsidRPr="00794EC0" w:rsidRDefault="00505FE4" w:rsidP="00F77DC4">
            <w:pPr>
              <w:rPr>
                <w:b/>
                <w:sz w:val="24"/>
                <w:szCs w:val="24"/>
              </w:rPr>
            </w:pPr>
            <w:r w:rsidRPr="00794EC0">
              <w:rPr>
                <w:b/>
                <w:sz w:val="24"/>
                <w:szCs w:val="24"/>
              </w:rPr>
              <w:t>Seminarium</w:t>
            </w:r>
          </w:p>
        </w:tc>
      </w:tr>
      <w:tr w:rsidR="00505FE4" w:rsidRPr="00794EC0" w14:paraId="16195E93" w14:textId="77777777" w:rsidTr="32A658E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104F434" w14:textId="77777777" w:rsidR="00505FE4" w:rsidRPr="00794EC0" w:rsidRDefault="00505FE4" w:rsidP="00A0655B">
            <w:pPr>
              <w:rPr>
                <w:b/>
                <w:sz w:val="24"/>
                <w:szCs w:val="24"/>
              </w:rPr>
            </w:pPr>
          </w:p>
        </w:tc>
      </w:tr>
      <w:tr w:rsidR="00505FE4" w:rsidRPr="00794EC0" w14:paraId="5614B9C3" w14:textId="77777777" w:rsidTr="32A658E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14:paraId="664DE9F1" w14:textId="77777777" w:rsidR="00505FE4" w:rsidRPr="00794EC0" w:rsidRDefault="00505FE4" w:rsidP="00F77DC4">
            <w:pPr>
              <w:rPr>
                <w:b/>
                <w:sz w:val="24"/>
                <w:szCs w:val="24"/>
              </w:rPr>
            </w:pPr>
            <w:r w:rsidRPr="00794EC0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505FE4" w:rsidRPr="00794EC0" w14:paraId="21E75088" w14:textId="77777777" w:rsidTr="32A658E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427474D" w14:textId="77777777" w:rsidR="00505FE4" w:rsidRPr="00794EC0" w:rsidRDefault="00505FE4" w:rsidP="00A0655B">
            <w:pPr>
              <w:rPr>
                <w:sz w:val="24"/>
                <w:szCs w:val="24"/>
              </w:rPr>
            </w:pPr>
          </w:p>
        </w:tc>
      </w:tr>
    </w:tbl>
    <w:p w14:paraId="4209391D" w14:textId="77777777" w:rsidR="00505FE4" w:rsidRPr="00794EC0" w:rsidRDefault="00505FE4" w:rsidP="00505FE4">
      <w:pPr>
        <w:rPr>
          <w:sz w:val="24"/>
          <w:szCs w:val="24"/>
        </w:rPr>
      </w:pPr>
    </w:p>
    <w:tbl>
      <w:tblPr>
        <w:tblW w:w="1009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2"/>
        <w:gridCol w:w="7433"/>
      </w:tblGrid>
      <w:tr w:rsidR="00505FE4" w:rsidRPr="00794EC0" w14:paraId="3DEE1AD6" w14:textId="77777777" w:rsidTr="00A0655B">
        <w:tc>
          <w:tcPr>
            <w:tcW w:w="266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0E0DA" w14:textId="77777777" w:rsidR="00505FE4" w:rsidRPr="00794EC0" w:rsidRDefault="00505FE4" w:rsidP="00F77DC4">
            <w:pPr>
              <w:spacing w:before="120" w:after="120"/>
              <w:rPr>
                <w:sz w:val="24"/>
                <w:szCs w:val="24"/>
              </w:rPr>
            </w:pPr>
            <w:r w:rsidRPr="00794EC0">
              <w:rPr>
                <w:sz w:val="24"/>
                <w:szCs w:val="24"/>
              </w:rPr>
              <w:t>Literatura podstawowa*</w:t>
            </w:r>
          </w:p>
        </w:tc>
        <w:tc>
          <w:tcPr>
            <w:tcW w:w="742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ACC003C" w14:textId="77777777" w:rsidR="00D11207" w:rsidRPr="00794EC0" w:rsidRDefault="00D11207" w:rsidP="00D11207">
            <w:pPr>
              <w:rPr>
                <w:sz w:val="24"/>
                <w:szCs w:val="24"/>
                <w:lang w:val="en-US"/>
              </w:rPr>
            </w:pPr>
            <w:r w:rsidRPr="00794EC0">
              <w:rPr>
                <w:sz w:val="24"/>
                <w:szCs w:val="24"/>
                <w:lang w:val="en-US"/>
              </w:rPr>
              <w:t xml:space="preserve">Barrall I. &amp; Rogers J., </w:t>
            </w:r>
            <w:r w:rsidRPr="00794EC0">
              <w:rPr>
                <w:i/>
                <w:iCs/>
                <w:sz w:val="24"/>
                <w:szCs w:val="24"/>
                <w:lang w:val="en-US"/>
              </w:rPr>
              <w:t>Lifestyle. English for work socializing &amp; travel. Upper Intermediate</w:t>
            </w:r>
            <w:r w:rsidRPr="00794EC0">
              <w:rPr>
                <w:sz w:val="24"/>
                <w:szCs w:val="24"/>
                <w:lang w:val="en-US"/>
              </w:rPr>
              <w:t>, Pearson Education Limited, 2012</w:t>
            </w:r>
          </w:p>
          <w:p w14:paraId="2F31E6D9" w14:textId="77777777" w:rsidR="00D11207" w:rsidRPr="00794EC0" w:rsidRDefault="00D11207" w:rsidP="00D11207">
            <w:pPr>
              <w:rPr>
                <w:sz w:val="24"/>
                <w:szCs w:val="24"/>
                <w:lang w:val="en-US"/>
              </w:rPr>
            </w:pPr>
            <w:proofErr w:type="spellStart"/>
            <w:r w:rsidRPr="00794EC0">
              <w:rPr>
                <w:sz w:val="24"/>
                <w:szCs w:val="24"/>
                <w:lang w:val="en-US"/>
              </w:rPr>
              <w:t>Oxenden</w:t>
            </w:r>
            <w:proofErr w:type="spellEnd"/>
            <w:r w:rsidRPr="00794EC0">
              <w:rPr>
                <w:sz w:val="24"/>
                <w:szCs w:val="24"/>
                <w:lang w:val="en-US"/>
              </w:rPr>
              <w:t xml:space="preserve"> C., Latham-Koenig C., </w:t>
            </w:r>
            <w:r w:rsidRPr="00794EC0">
              <w:rPr>
                <w:i/>
                <w:iCs/>
                <w:sz w:val="24"/>
                <w:szCs w:val="24"/>
                <w:lang w:val="en-US"/>
              </w:rPr>
              <w:t>New English File. Upper-intermediate</w:t>
            </w:r>
            <w:r w:rsidRPr="00794EC0">
              <w:rPr>
                <w:sz w:val="24"/>
                <w:szCs w:val="24"/>
                <w:lang w:val="en-US"/>
              </w:rPr>
              <w:t>, Oxford University Press, 2008</w:t>
            </w:r>
          </w:p>
          <w:p w14:paraId="2871DFC9" w14:textId="77777777" w:rsidR="00D11207" w:rsidRPr="00794EC0" w:rsidRDefault="00D11207" w:rsidP="00D11207">
            <w:pPr>
              <w:rPr>
                <w:sz w:val="24"/>
                <w:szCs w:val="24"/>
                <w:lang w:val="en-US"/>
              </w:rPr>
            </w:pPr>
            <w:proofErr w:type="spellStart"/>
            <w:r w:rsidRPr="00794EC0">
              <w:rPr>
                <w:sz w:val="24"/>
                <w:szCs w:val="24"/>
                <w:lang w:val="en-US"/>
              </w:rPr>
              <w:t>Oxenden</w:t>
            </w:r>
            <w:proofErr w:type="spellEnd"/>
            <w:r w:rsidRPr="00794EC0">
              <w:rPr>
                <w:sz w:val="24"/>
                <w:szCs w:val="24"/>
                <w:lang w:val="en-US"/>
              </w:rPr>
              <w:t xml:space="preserve"> C., Latham-Koenig C., </w:t>
            </w:r>
            <w:r w:rsidRPr="00794EC0">
              <w:rPr>
                <w:i/>
                <w:iCs/>
                <w:sz w:val="24"/>
                <w:szCs w:val="24"/>
                <w:lang w:val="en-US"/>
              </w:rPr>
              <w:t>New English File. Intermediate</w:t>
            </w:r>
            <w:r w:rsidRPr="00794EC0">
              <w:rPr>
                <w:sz w:val="24"/>
                <w:szCs w:val="24"/>
                <w:lang w:val="en-US"/>
              </w:rPr>
              <w:t>, Oxford University Press, 2006</w:t>
            </w:r>
          </w:p>
          <w:p w14:paraId="33A2EA67" w14:textId="77777777" w:rsidR="00D11207" w:rsidRPr="00794EC0" w:rsidRDefault="00D11207" w:rsidP="00D11207">
            <w:pPr>
              <w:rPr>
                <w:sz w:val="24"/>
                <w:szCs w:val="24"/>
                <w:lang w:val="en-US"/>
              </w:rPr>
            </w:pPr>
            <w:r w:rsidRPr="00794EC0">
              <w:rPr>
                <w:sz w:val="24"/>
                <w:szCs w:val="24"/>
                <w:lang w:val="en-US"/>
              </w:rPr>
              <w:t xml:space="preserve">Hughes J. &amp; Naunton J., </w:t>
            </w:r>
            <w:r w:rsidRPr="00794EC0">
              <w:rPr>
                <w:i/>
                <w:iCs/>
                <w:sz w:val="24"/>
                <w:szCs w:val="24"/>
                <w:lang w:val="en-US"/>
              </w:rPr>
              <w:t>Business Result. Intermediate</w:t>
            </w:r>
            <w:r w:rsidRPr="00794EC0">
              <w:rPr>
                <w:sz w:val="24"/>
                <w:szCs w:val="24"/>
                <w:lang w:val="en-US"/>
              </w:rPr>
              <w:t>, Oxford University Press, 2008</w:t>
            </w:r>
          </w:p>
          <w:p w14:paraId="0C0736BB" w14:textId="77777777" w:rsidR="00D11207" w:rsidRPr="00794EC0" w:rsidRDefault="00D11207" w:rsidP="00D11207">
            <w:pPr>
              <w:rPr>
                <w:sz w:val="24"/>
                <w:szCs w:val="24"/>
                <w:lang w:val="en-US"/>
              </w:rPr>
            </w:pPr>
            <w:r w:rsidRPr="00794EC0">
              <w:rPr>
                <w:sz w:val="24"/>
                <w:szCs w:val="24"/>
                <w:lang w:val="en-US"/>
              </w:rPr>
              <w:t xml:space="preserve">Duckworth M. &amp; Turner R., </w:t>
            </w:r>
            <w:r w:rsidRPr="00794EC0">
              <w:rPr>
                <w:i/>
                <w:iCs/>
                <w:sz w:val="24"/>
                <w:szCs w:val="24"/>
                <w:lang w:val="en-US"/>
              </w:rPr>
              <w:t>Business Result. Upper-intermediate</w:t>
            </w:r>
            <w:r w:rsidRPr="00794EC0">
              <w:rPr>
                <w:sz w:val="24"/>
                <w:szCs w:val="24"/>
                <w:lang w:val="en-US"/>
              </w:rPr>
              <w:t>, Oxford University Press, 2008</w:t>
            </w:r>
          </w:p>
          <w:p w14:paraId="14CFB97A" w14:textId="40527480" w:rsidR="00505FE4" w:rsidRPr="00794EC0" w:rsidRDefault="00D11207" w:rsidP="00D11207">
            <w:pPr>
              <w:rPr>
                <w:sz w:val="24"/>
                <w:szCs w:val="24"/>
                <w:lang w:val="en-US"/>
              </w:rPr>
            </w:pPr>
            <w:r w:rsidRPr="00794EC0">
              <w:rPr>
                <w:sz w:val="24"/>
                <w:szCs w:val="24"/>
                <w:lang w:val="en-US"/>
              </w:rPr>
              <w:t xml:space="preserve">Evans Virginia, </w:t>
            </w:r>
            <w:proofErr w:type="spellStart"/>
            <w:r w:rsidRPr="00794EC0">
              <w:rPr>
                <w:sz w:val="24"/>
                <w:szCs w:val="24"/>
                <w:lang w:val="en-US"/>
              </w:rPr>
              <w:t>Doodley</w:t>
            </w:r>
            <w:proofErr w:type="spellEnd"/>
            <w:r w:rsidRPr="00794EC0">
              <w:rPr>
                <w:sz w:val="24"/>
                <w:szCs w:val="24"/>
                <w:lang w:val="en-US"/>
              </w:rPr>
              <w:t xml:space="preserve"> Jerry, Kennedy Will, </w:t>
            </w:r>
            <w:r w:rsidRPr="00794EC0">
              <w:rPr>
                <w:i/>
                <w:iCs/>
                <w:sz w:val="24"/>
                <w:szCs w:val="24"/>
                <w:lang w:val="en-US"/>
              </w:rPr>
              <w:t>Career Paths Computing</w:t>
            </w:r>
            <w:r w:rsidRPr="00794EC0">
              <w:rPr>
                <w:sz w:val="24"/>
                <w:szCs w:val="24"/>
                <w:lang w:val="en-US"/>
              </w:rPr>
              <w:t xml:space="preserve">, </w:t>
            </w:r>
            <w:r w:rsidRPr="00794EC0">
              <w:rPr>
                <w:i/>
                <w:iCs/>
                <w:sz w:val="24"/>
                <w:szCs w:val="24"/>
                <w:lang w:val="en-US"/>
              </w:rPr>
              <w:t xml:space="preserve">Second Edition, Book </w:t>
            </w:r>
            <w:r w:rsidR="009229F3" w:rsidRPr="00794EC0">
              <w:rPr>
                <w:i/>
                <w:iCs/>
                <w:sz w:val="24"/>
                <w:szCs w:val="24"/>
                <w:lang w:val="en-US"/>
              </w:rPr>
              <w:t>3</w:t>
            </w:r>
            <w:r w:rsidRPr="00794EC0">
              <w:rPr>
                <w:sz w:val="24"/>
                <w:szCs w:val="24"/>
                <w:lang w:val="en-US"/>
              </w:rPr>
              <w:t>, Express Publishing, 2022</w:t>
            </w:r>
          </w:p>
          <w:p w14:paraId="2C1F0ACD" w14:textId="119E3437" w:rsidR="00D11207" w:rsidRPr="00794EC0" w:rsidRDefault="00D11207" w:rsidP="00D11207">
            <w:pPr>
              <w:rPr>
                <w:sz w:val="24"/>
                <w:szCs w:val="24"/>
                <w:lang w:val="en-US"/>
              </w:rPr>
            </w:pPr>
            <w:r w:rsidRPr="00794EC0">
              <w:rPr>
                <w:sz w:val="24"/>
                <w:szCs w:val="24"/>
                <w:lang w:val="en-US"/>
              </w:rPr>
              <w:t xml:space="preserve">Marks, J., </w:t>
            </w:r>
            <w:r w:rsidRPr="00794EC0">
              <w:rPr>
                <w:i/>
                <w:iCs/>
                <w:sz w:val="24"/>
                <w:szCs w:val="24"/>
                <w:lang w:val="en-US"/>
              </w:rPr>
              <w:t>Check your English Vocabulary for Computers and Information</w:t>
            </w:r>
            <w:r w:rsidRPr="00794EC0">
              <w:rPr>
                <w:sz w:val="24"/>
                <w:szCs w:val="24"/>
                <w:lang w:val="en-US"/>
              </w:rPr>
              <w:t xml:space="preserve"> </w:t>
            </w:r>
            <w:r w:rsidRPr="00794EC0">
              <w:rPr>
                <w:i/>
                <w:iCs/>
                <w:sz w:val="24"/>
                <w:szCs w:val="24"/>
                <w:lang w:val="en-US"/>
              </w:rPr>
              <w:t>Technology. Third Edition</w:t>
            </w:r>
            <w:r w:rsidRPr="00794EC0">
              <w:rPr>
                <w:sz w:val="24"/>
                <w:szCs w:val="24"/>
                <w:lang w:val="en-US"/>
              </w:rPr>
              <w:t>, A &amp; C  Black Publishers Ltd, 2007</w:t>
            </w:r>
          </w:p>
        </w:tc>
      </w:tr>
      <w:tr w:rsidR="00505FE4" w:rsidRPr="00A71F16" w14:paraId="21483C4D" w14:textId="77777777" w:rsidTr="00B83E21">
        <w:trPr>
          <w:trHeight w:val="4345"/>
        </w:trPr>
        <w:tc>
          <w:tcPr>
            <w:tcW w:w="26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85EB4" w14:textId="77777777" w:rsidR="00505FE4" w:rsidRPr="00794EC0" w:rsidRDefault="00505FE4" w:rsidP="00F77DC4">
            <w:pPr>
              <w:spacing w:before="120" w:after="120"/>
              <w:rPr>
                <w:sz w:val="24"/>
                <w:szCs w:val="24"/>
              </w:rPr>
            </w:pPr>
            <w:r w:rsidRPr="00794EC0">
              <w:rPr>
                <w:sz w:val="24"/>
                <w:szCs w:val="24"/>
              </w:rPr>
              <w:lastRenderedPageBreak/>
              <w:t xml:space="preserve">Literatura uzupełniająca* </w:t>
            </w:r>
          </w:p>
        </w:tc>
        <w:tc>
          <w:tcPr>
            <w:tcW w:w="7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5D97AE4" w14:textId="77777777" w:rsidR="00F60F48" w:rsidRPr="00794EC0" w:rsidRDefault="00F60F48" w:rsidP="00F60F48">
            <w:pPr>
              <w:rPr>
                <w:sz w:val="24"/>
                <w:szCs w:val="24"/>
                <w:lang w:val="en-US"/>
              </w:rPr>
            </w:pPr>
            <w:proofErr w:type="spellStart"/>
            <w:r w:rsidRPr="00794EC0">
              <w:rPr>
                <w:sz w:val="24"/>
                <w:szCs w:val="24"/>
                <w:lang w:val="en-US"/>
              </w:rPr>
              <w:t>Glendinig</w:t>
            </w:r>
            <w:proofErr w:type="spellEnd"/>
            <w:r w:rsidRPr="00794EC0">
              <w:rPr>
                <w:sz w:val="24"/>
                <w:szCs w:val="24"/>
                <w:lang w:val="en-US"/>
              </w:rPr>
              <w:t xml:space="preserve"> E.H., McEwan J., </w:t>
            </w:r>
            <w:r w:rsidRPr="00794EC0">
              <w:rPr>
                <w:i/>
                <w:iCs/>
                <w:sz w:val="24"/>
                <w:szCs w:val="24"/>
                <w:lang w:val="en-US"/>
              </w:rPr>
              <w:t>Oxford English for Information Technology</w:t>
            </w:r>
            <w:r w:rsidRPr="00794EC0">
              <w:rPr>
                <w:sz w:val="24"/>
                <w:szCs w:val="24"/>
                <w:lang w:val="en-US"/>
              </w:rPr>
              <w:t xml:space="preserve">. </w:t>
            </w:r>
            <w:r w:rsidRPr="00794EC0">
              <w:rPr>
                <w:i/>
                <w:iCs/>
                <w:sz w:val="24"/>
                <w:szCs w:val="24"/>
                <w:lang w:val="en-US"/>
              </w:rPr>
              <w:t>Second Edition</w:t>
            </w:r>
            <w:r w:rsidRPr="00794EC0">
              <w:rPr>
                <w:sz w:val="24"/>
                <w:szCs w:val="24"/>
                <w:lang w:val="en-US"/>
              </w:rPr>
              <w:t>,</w:t>
            </w:r>
            <w:r w:rsidRPr="00794EC0">
              <w:rPr>
                <w:lang w:val="en-US"/>
              </w:rPr>
              <w:t xml:space="preserve"> </w:t>
            </w:r>
            <w:r w:rsidRPr="00794EC0">
              <w:rPr>
                <w:sz w:val="24"/>
                <w:szCs w:val="24"/>
                <w:lang w:val="en-US"/>
              </w:rPr>
              <w:t>Oxford University Press, 2006</w:t>
            </w:r>
          </w:p>
          <w:p w14:paraId="5854F3CA" w14:textId="77777777" w:rsidR="00505FE4" w:rsidRPr="00794EC0" w:rsidRDefault="007E1E63" w:rsidP="007E1E63">
            <w:pPr>
              <w:rPr>
                <w:sz w:val="24"/>
                <w:szCs w:val="24"/>
                <w:lang w:val="en-US"/>
              </w:rPr>
            </w:pPr>
            <w:proofErr w:type="spellStart"/>
            <w:r w:rsidRPr="00794EC0">
              <w:rPr>
                <w:sz w:val="24"/>
                <w:szCs w:val="24"/>
                <w:lang w:val="en-US"/>
              </w:rPr>
              <w:t>Glendinig</w:t>
            </w:r>
            <w:proofErr w:type="spellEnd"/>
            <w:r w:rsidRPr="00794EC0">
              <w:rPr>
                <w:sz w:val="24"/>
                <w:szCs w:val="24"/>
                <w:lang w:val="en-US"/>
              </w:rPr>
              <w:t xml:space="preserve"> E.H., McEwan J., </w:t>
            </w:r>
            <w:r w:rsidR="00D11207" w:rsidRPr="00794EC0">
              <w:rPr>
                <w:i/>
                <w:iCs/>
                <w:sz w:val="24"/>
                <w:szCs w:val="24"/>
                <w:lang w:val="en-US"/>
              </w:rPr>
              <w:t>Basic English for Computing: revised and updated</w:t>
            </w:r>
            <w:r w:rsidRPr="00794EC0">
              <w:rPr>
                <w:sz w:val="24"/>
                <w:szCs w:val="24"/>
                <w:lang w:val="en-US"/>
              </w:rPr>
              <w:t xml:space="preserve">, </w:t>
            </w:r>
            <w:r w:rsidR="00D11207" w:rsidRPr="00794EC0">
              <w:rPr>
                <w:sz w:val="24"/>
                <w:szCs w:val="24"/>
                <w:lang w:val="en-US"/>
              </w:rPr>
              <w:t>Oxford University Press, 2003.</w:t>
            </w:r>
          </w:p>
          <w:p w14:paraId="0BC7D402" w14:textId="282A0F22" w:rsidR="00B83E21" w:rsidRPr="00794EC0" w:rsidRDefault="00B83E21" w:rsidP="007E1E63">
            <w:pPr>
              <w:rPr>
                <w:sz w:val="24"/>
                <w:szCs w:val="24"/>
                <w:lang w:val="en-US"/>
              </w:rPr>
            </w:pPr>
            <w:r w:rsidRPr="00794EC0">
              <w:rPr>
                <w:sz w:val="24"/>
                <w:szCs w:val="24"/>
                <w:lang w:val="en-US"/>
              </w:rPr>
              <w:t xml:space="preserve">Esteras </w:t>
            </w:r>
            <w:proofErr w:type="spellStart"/>
            <w:r w:rsidRPr="00794EC0">
              <w:rPr>
                <w:sz w:val="24"/>
                <w:szCs w:val="24"/>
                <w:lang w:val="en-US"/>
              </w:rPr>
              <w:t>Remacha</w:t>
            </w:r>
            <w:proofErr w:type="spellEnd"/>
            <w:r w:rsidRPr="00794EC0">
              <w:rPr>
                <w:sz w:val="24"/>
                <w:szCs w:val="24"/>
                <w:lang w:val="en-US"/>
              </w:rPr>
              <w:t xml:space="preserve">, Santiago &amp;  Marco Fabre Elena, </w:t>
            </w:r>
            <w:r w:rsidRPr="00794EC0">
              <w:rPr>
                <w:i/>
                <w:iCs/>
                <w:sz w:val="24"/>
                <w:szCs w:val="24"/>
                <w:lang w:val="en-US"/>
              </w:rPr>
              <w:t>Professional English in Use ICT</w:t>
            </w:r>
            <w:r w:rsidRPr="00794EC0">
              <w:rPr>
                <w:sz w:val="24"/>
                <w:szCs w:val="24"/>
                <w:lang w:val="en-US"/>
              </w:rPr>
              <w:t>, Cambridge University Press, 2007</w:t>
            </w:r>
          </w:p>
          <w:p w14:paraId="5F1E1281" w14:textId="11479151" w:rsidR="00540932" w:rsidRPr="00794EC0" w:rsidRDefault="00A71F16" w:rsidP="007E1E63">
            <w:pPr>
              <w:rPr>
                <w:sz w:val="24"/>
                <w:szCs w:val="24"/>
                <w:lang w:val="en-US"/>
              </w:rPr>
            </w:pPr>
            <w:hyperlink r:id="rId10" w:history="1">
              <w:r w:rsidR="00540932" w:rsidRPr="00794EC0">
                <w:rPr>
                  <w:rStyle w:val="Hipercze"/>
                  <w:sz w:val="24"/>
                  <w:szCs w:val="24"/>
                  <w:lang w:val="en-US"/>
                </w:rPr>
                <w:t>https://learnenglish.britishcouncil.org/</w:t>
              </w:r>
            </w:hyperlink>
          </w:p>
          <w:p w14:paraId="43B0245B" w14:textId="70F84D33" w:rsidR="00540932" w:rsidRPr="00794EC0" w:rsidRDefault="00A71F16" w:rsidP="007E1E63">
            <w:pPr>
              <w:rPr>
                <w:sz w:val="24"/>
                <w:szCs w:val="24"/>
                <w:lang w:val="en-US"/>
              </w:rPr>
            </w:pPr>
            <w:hyperlink r:id="rId11" w:history="1">
              <w:r w:rsidR="00540932" w:rsidRPr="00794EC0">
                <w:rPr>
                  <w:rStyle w:val="Hipercze"/>
                  <w:sz w:val="24"/>
                  <w:szCs w:val="24"/>
                  <w:lang w:val="en-US"/>
                </w:rPr>
                <w:t>https://ed.ted.com/lessons?direction=desc&amp;sort=featured-position</w:t>
              </w:r>
            </w:hyperlink>
          </w:p>
          <w:p w14:paraId="6EB528EB" w14:textId="3D2652C4" w:rsidR="00B83E21" w:rsidRPr="00794EC0" w:rsidRDefault="00A71F16" w:rsidP="007E1E63">
            <w:pPr>
              <w:rPr>
                <w:sz w:val="24"/>
                <w:szCs w:val="24"/>
                <w:lang w:val="en-US"/>
              </w:rPr>
            </w:pPr>
            <w:hyperlink r:id="rId12" w:history="1">
              <w:r w:rsidR="00B83E21" w:rsidRPr="00794EC0">
                <w:rPr>
                  <w:rStyle w:val="Hipercze"/>
                  <w:sz w:val="24"/>
                  <w:szCs w:val="24"/>
                  <w:lang w:val="en-US"/>
                </w:rPr>
                <w:t>https://www.home.sandvik/en/stories/articles/?gad_source=1&amp;gclid=CjwKCAjw65-zBhBkEiwAjrqRMBaCGCewM5_7l_bQq2R1csJiUluver4US2dc8Y0zJc11E6OTuRQ5LxoC5sUQAvD_BwE&amp;category=Digitalization</w:t>
              </w:r>
            </w:hyperlink>
          </w:p>
          <w:p w14:paraId="2E700A82" w14:textId="320946C5" w:rsidR="00B83E21" w:rsidRPr="00794EC0" w:rsidRDefault="00A71F16" w:rsidP="007E1E63">
            <w:pPr>
              <w:rPr>
                <w:sz w:val="24"/>
                <w:szCs w:val="24"/>
                <w:lang w:val="en-US"/>
              </w:rPr>
            </w:pPr>
            <w:hyperlink r:id="rId13" w:history="1">
              <w:r w:rsidR="00B83E21" w:rsidRPr="00794EC0">
                <w:rPr>
                  <w:rStyle w:val="Hipercze"/>
                  <w:sz w:val="24"/>
                  <w:szCs w:val="24"/>
                  <w:lang w:val="en-US"/>
                </w:rPr>
                <w:t>https://www.popsci.com/category/technology/</w:t>
              </w:r>
            </w:hyperlink>
          </w:p>
          <w:p w14:paraId="3DB3A164" w14:textId="6C5B0F7F" w:rsidR="00B83E21" w:rsidRPr="00794EC0" w:rsidRDefault="00A71F16" w:rsidP="007E1E63">
            <w:pPr>
              <w:rPr>
                <w:sz w:val="24"/>
                <w:szCs w:val="24"/>
                <w:lang w:val="en-US"/>
              </w:rPr>
            </w:pPr>
            <w:hyperlink r:id="rId14" w:history="1">
              <w:r w:rsidR="00B83E21" w:rsidRPr="00794EC0">
                <w:rPr>
                  <w:rStyle w:val="Hipercze"/>
                  <w:sz w:val="24"/>
                  <w:szCs w:val="24"/>
                  <w:lang w:val="en-US"/>
                </w:rPr>
                <w:t>https://www.youtube.com/channel/UCVLZmDKeT-mV4H3ToYXIFYg/videos</w:t>
              </w:r>
            </w:hyperlink>
          </w:p>
          <w:p w14:paraId="1A230625" w14:textId="1B1B84B8" w:rsidR="00B83E21" w:rsidRPr="00794EC0" w:rsidRDefault="00A71F16" w:rsidP="007E1E63">
            <w:pPr>
              <w:rPr>
                <w:sz w:val="24"/>
                <w:szCs w:val="24"/>
                <w:lang w:val="en-US"/>
              </w:rPr>
            </w:pPr>
            <w:hyperlink r:id="rId15" w:history="1">
              <w:r w:rsidR="00B83E21" w:rsidRPr="00794EC0">
                <w:rPr>
                  <w:rStyle w:val="Hipercze"/>
                  <w:sz w:val="24"/>
                  <w:szCs w:val="24"/>
                  <w:lang w:val="en-US"/>
                </w:rPr>
                <w:t>https://www.businessinsider.com/tech?IR=T</w:t>
              </w:r>
            </w:hyperlink>
          </w:p>
          <w:p w14:paraId="2D1DC09B" w14:textId="73E0DBA5" w:rsidR="00B83E21" w:rsidRPr="00794EC0" w:rsidRDefault="00A71F16" w:rsidP="00365D11">
            <w:pPr>
              <w:rPr>
                <w:sz w:val="24"/>
                <w:szCs w:val="24"/>
                <w:lang w:val="en-US"/>
              </w:rPr>
            </w:pPr>
            <w:hyperlink r:id="rId16" w:history="1">
              <w:r w:rsidR="00365D11" w:rsidRPr="00794EC0">
                <w:rPr>
                  <w:rStyle w:val="Hipercze"/>
                  <w:sz w:val="24"/>
                  <w:szCs w:val="24"/>
                  <w:lang w:val="en-US"/>
                </w:rPr>
                <w:t>https://www.ironhack.com/gb/blog/understanding-cultural-differences-in-the-tech-industry</w:t>
              </w:r>
            </w:hyperlink>
          </w:p>
          <w:p w14:paraId="74A60CDC" w14:textId="1CE4D2CB" w:rsidR="00365D11" w:rsidRPr="00794EC0" w:rsidRDefault="00365D11" w:rsidP="00365D11">
            <w:pPr>
              <w:rPr>
                <w:sz w:val="24"/>
                <w:szCs w:val="24"/>
                <w:lang w:val="en-US"/>
              </w:rPr>
            </w:pPr>
          </w:p>
        </w:tc>
      </w:tr>
      <w:tr w:rsidR="00505FE4" w:rsidRPr="00794EC0" w14:paraId="2A2AA9A3" w14:textId="77777777" w:rsidTr="00A0655B">
        <w:tc>
          <w:tcPr>
            <w:tcW w:w="26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E0A7F" w14:textId="77777777" w:rsidR="00505FE4" w:rsidRPr="00794EC0" w:rsidRDefault="00505FE4" w:rsidP="00F77DC4">
            <w:pPr>
              <w:spacing w:before="120" w:after="120"/>
              <w:rPr>
                <w:sz w:val="22"/>
                <w:szCs w:val="22"/>
              </w:rPr>
            </w:pPr>
            <w:r w:rsidRPr="00794EC0">
              <w:rPr>
                <w:sz w:val="24"/>
                <w:szCs w:val="24"/>
              </w:rPr>
              <w:t>Metody kształcenia stacjonarnego</w:t>
            </w:r>
          </w:p>
        </w:tc>
        <w:tc>
          <w:tcPr>
            <w:tcW w:w="7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B03D858" w14:textId="1AE367DB" w:rsidR="007E1E63" w:rsidRPr="00794EC0" w:rsidRDefault="007E1E63" w:rsidP="007E1E63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794EC0">
              <w:rPr>
                <w:sz w:val="24"/>
                <w:szCs w:val="24"/>
              </w:rPr>
              <w:t>komunikacyjna</w:t>
            </w:r>
          </w:p>
          <w:p w14:paraId="3D8F9D28" w14:textId="2113F92E" w:rsidR="007E1E63" w:rsidRPr="00794EC0" w:rsidRDefault="007E1E63" w:rsidP="007E1E63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794EC0">
              <w:rPr>
                <w:sz w:val="24"/>
                <w:szCs w:val="24"/>
              </w:rPr>
              <w:t>audio-</w:t>
            </w:r>
            <w:proofErr w:type="spellStart"/>
            <w:r w:rsidRPr="00794EC0">
              <w:rPr>
                <w:sz w:val="24"/>
                <w:szCs w:val="24"/>
              </w:rPr>
              <w:t>lingwalna</w:t>
            </w:r>
            <w:proofErr w:type="spellEnd"/>
          </w:p>
          <w:p w14:paraId="498CE4AB" w14:textId="164B0B2B" w:rsidR="007E1E63" w:rsidRPr="00794EC0" w:rsidRDefault="007E1E63" w:rsidP="007E1E63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794EC0">
              <w:rPr>
                <w:sz w:val="24"/>
                <w:szCs w:val="24"/>
              </w:rPr>
              <w:t>gramatyczno-translacyjna</w:t>
            </w:r>
          </w:p>
          <w:p w14:paraId="3D2D457E" w14:textId="77777777" w:rsidR="007E1E63" w:rsidRPr="00794EC0" w:rsidRDefault="007E1E63" w:rsidP="007E1E63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794EC0">
              <w:rPr>
                <w:sz w:val="24"/>
                <w:szCs w:val="24"/>
              </w:rPr>
              <w:t>metody podające: instruktaż, objaśnienia, praca z podręcznikiem</w:t>
            </w:r>
          </w:p>
          <w:p w14:paraId="0CCFD6A8" w14:textId="64E12C83" w:rsidR="007E1E63" w:rsidRPr="00794EC0" w:rsidRDefault="007E1E63" w:rsidP="007E1E63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794EC0">
              <w:rPr>
                <w:sz w:val="24"/>
                <w:szCs w:val="24"/>
              </w:rPr>
              <w:t>dyskusje, symulacje, dialogi, dryle</w:t>
            </w:r>
          </w:p>
          <w:p w14:paraId="1C6AA361" w14:textId="2D758810" w:rsidR="007E1E63" w:rsidRPr="00794EC0" w:rsidRDefault="007E1E63" w:rsidP="007E1E63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794EC0">
              <w:rPr>
                <w:sz w:val="24"/>
                <w:szCs w:val="24"/>
              </w:rPr>
              <w:t>praca indywidualna, w parach i grupach</w:t>
            </w:r>
          </w:p>
          <w:p w14:paraId="420A8A7E" w14:textId="77777777" w:rsidR="007E1E63" w:rsidRPr="00794EC0" w:rsidRDefault="007E1E63" w:rsidP="007E1E63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794EC0">
              <w:rPr>
                <w:sz w:val="24"/>
                <w:szCs w:val="24"/>
              </w:rPr>
              <w:t>wypełnianie luk, testy wielokrotnego wyboru, łączenie części tekstów;</w:t>
            </w:r>
          </w:p>
          <w:p w14:paraId="462590A3" w14:textId="296FDDD7" w:rsidR="00505FE4" w:rsidRPr="00794EC0" w:rsidRDefault="007E1E63" w:rsidP="007E1E63">
            <w:pPr>
              <w:pStyle w:val="Akapitzlist"/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794EC0">
              <w:rPr>
                <w:sz w:val="24"/>
                <w:szCs w:val="24"/>
              </w:rPr>
              <w:t>praca z tekstem: metody eksponujące – tekst modelowy pisany, tekst modelowy mówiony, obrazki</w:t>
            </w:r>
          </w:p>
        </w:tc>
      </w:tr>
      <w:tr w:rsidR="00505FE4" w:rsidRPr="00794EC0" w14:paraId="497CD129" w14:textId="77777777" w:rsidTr="00893430">
        <w:tc>
          <w:tcPr>
            <w:tcW w:w="266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41BAA5AF" w14:textId="77777777" w:rsidR="00505FE4" w:rsidRPr="00794EC0" w:rsidRDefault="00505FE4" w:rsidP="00F77DC4">
            <w:pPr>
              <w:spacing w:before="120" w:after="120"/>
              <w:rPr>
                <w:sz w:val="24"/>
                <w:szCs w:val="24"/>
              </w:rPr>
            </w:pPr>
            <w:r w:rsidRPr="00794EC0">
              <w:rPr>
                <w:sz w:val="24"/>
                <w:szCs w:val="24"/>
              </w:rPr>
              <w:t xml:space="preserve">Metody kształcenia z wykorzystaniem metod i technik kształcenia na odległość </w:t>
            </w:r>
          </w:p>
        </w:tc>
        <w:tc>
          <w:tcPr>
            <w:tcW w:w="742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07311C0" w14:textId="61DD2F87" w:rsidR="00505FE4" w:rsidRPr="00794EC0" w:rsidRDefault="00505FE4" w:rsidP="00B14C52">
            <w:pPr>
              <w:rPr>
                <w:sz w:val="24"/>
                <w:szCs w:val="24"/>
              </w:rPr>
            </w:pPr>
          </w:p>
        </w:tc>
      </w:tr>
    </w:tbl>
    <w:p w14:paraId="5470E6A3" w14:textId="77777777" w:rsidR="00505FE4" w:rsidRPr="00794EC0" w:rsidRDefault="00505FE4" w:rsidP="00505FE4">
      <w:pPr>
        <w:rPr>
          <w:sz w:val="22"/>
          <w:szCs w:val="22"/>
        </w:rPr>
      </w:pPr>
      <w:r w:rsidRPr="00794EC0">
        <w:rPr>
          <w:sz w:val="22"/>
          <w:szCs w:val="22"/>
        </w:rPr>
        <w:t>* Literatura może być zmieniona po akceptacji Dyrektora Instytutu</w:t>
      </w:r>
    </w:p>
    <w:p w14:paraId="0A4CE5C4" w14:textId="77777777" w:rsidR="00505FE4" w:rsidRPr="00794EC0" w:rsidRDefault="00505FE4" w:rsidP="00505FE4">
      <w:pPr>
        <w:rPr>
          <w:sz w:val="22"/>
          <w:szCs w:val="22"/>
        </w:rPr>
      </w:pPr>
    </w:p>
    <w:tbl>
      <w:tblPr>
        <w:tblW w:w="1005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42"/>
      </w:tblGrid>
      <w:tr w:rsidR="00505FE4" w:rsidRPr="00794EC0" w14:paraId="31A27C7D" w14:textId="77777777" w:rsidTr="00F77DC4">
        <w:tc>
          <w:tcPr>
            <w:tcW w:w="8208" w:type="dxa"/>
            <w:gridSpan w:val="2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14:paraId="43174EEB" w14:textId="77777777" w:rsidR="00505FE4" w:rsidRPr="00794EC0" w:rsidRDefault="00505FE4" w:rsidP="00F77DC4">
            <w:pPr>
              <w:jc w:val="center"/>
              <w:rPr>
                <w:sz w:val="24"/>
                <w:szCs w:val="24"/>
              </w:rPr>
            </w:pPr>
            <w:r w:rsidRPr="00794EC0">
              <w:rPr>
                <w:sz w:val="24"/>
                <w:szCs w:val="24"/>
              </w:rPr>
              <w:t>Metody weryfikacji efektów uczenia się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03B687B" w14:textId="77777777" w:rsidR="00505FE4" w:rsidRPr="00794EC0" w:rsidRDefault="00505FE4" w:rsidP="00F77DC4">
            <w:pPr>
              <w:jc w:val="center"/>
              <w:rPr>
                <w:sz w:val="18"/>
                <w:szCs w:val="18"/>
              </w:rPr>
            </w:pPr>
          </w:p>
          <w:p w14:paraId="32243217" w14:textId="77777777" w:rsidR="00505FE4" w:rsidRPr="00794EC0" w:rsidRDefault="00505FE4" w:rsidP="00F77DC4">
            <w:pPr>
              <w:jc w:val="center"/>
              <w:rPr>
                <w:sz w:val="18"/>
                <w:szCs w:val="18"/>
              </w:rPr>
            </w:pPr>
            <w:r w:rsidRPr="00794EC0">
              <w:rPr>
                <w:sz w:val="18"/>
                <w:szCs w:val="18"/>
              </w:rPr>
              <w:t>Nr efektu uczenia się/grupy efektów</w:t>
            </w:r>
            <w:r w:rsidRPr="00794EC0">
              <w:rPr>
                <w:sz w:val="18"/>
                <w:szCs w:val="18"/>
              </w:rPr>
              <w:br/>
            </w:r>
          </w:p>
        </w:tc>
      </w:tr>
      <w:tr w:rsidR="00E10767" w:rsidRPr="00794EC0" w14:paraId="12F0EB9D" w14:textId="77777777" w:rsidTr="001E0B9F">
        <w:tc>
          <w:tcPr>
            <w:tcW w:w="8208" w:type="dxa"/>
            <w:gridSpan w:val="2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</w:tcPr>
          <w:p w14:paraId="418EA2F9" w14:textId="7DA7A8BE" w:rsidR="00E10767" w:rsidRPr="00794EC0" w:rsidRDefault="00365D11" w:rsidP="00E10767">
            <w:pPr>
              <w:rPr>
                <w:sz w:val="24"/>
                <w:szCs w:val="24"/>
              </w:rPr>
            </w:pPr>
            <w:r w:rsidRPr="00794EC0">
              <w:rPr>
                <w:sz w:val="24"/>
                <w:szCs w:val="24"/>
              </w:rPr>
              <w:t>2 kolokwia z zadaniami sprawdzającymi umiejętności czytania i słuchania ze zrozumieniem, znajomość wybranych zagadnień gramatycznych oraz umiejętność skutecznego wyjaśnienia słownictwa technicznego z dziedziny informatyki językiem zrozumiałym dla laika na podstawie przeczytanego tekstu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</w:tcPr>
          <w:p w14:paraId="180F02F3" w14:textId="743B7C3E" w:rsidR="00E10767" w:rsidRPr="00794EC0" w:rsidRDefault="00E10767" w:rsidP="00E10767">
            <w:pPr>
              <w:rPr>
                <w:sz w:val="24"/>
                <w:szCs w:val="24"/>
              </w:rPr>
            </w:pPr>
            <w:r w:rsidRPr="00794EC0">
              <w:rPr>
                <w:sz w:val="24"/>
                <w:szCs w:val="24"/>
              </w:rPr>
              <w:t>4, 2</w:t>
            </w:r>
            <w:r w:rsidR="00365D11" w:rsidRPr="00794EC0">
              <w:rPr>
                <w:sz w:val="24"/>
                <w:szCs w:val="24"/>
              </w:rPr>
              <w:t>, 6</w:t>
            </w:r>
          </w:p>
        </w:tc>
      </w:tr>
      <w:tr w:rsidR="00365D11" w:rsidRPr="00794EC0" w14:paraId="1D2CF5D8" w14:textId="77777777" w:rsidTr="001E0B9F">
        <w:tc>
          <w:tcPr>
            <w:tcW w:w="82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58314229" w14:textId="057ED0AD" w:rsidR="00365D11" w:rsidRPr="00794EC0" w:rsidRDefault="00365D11" w:rsidP="00365D11">
            <w:pPr>
              <w:rPr>
                <w:sz w:val="24"/>
                <w:szCs w:val="24"/>
              </w:rPr>
            </w:pPr>
            <w:r w:rsidRPr="00794EC0">
              <w:rPr>
                <w:sz w:val="24"/>
                <w:szCs w:val="24"/>
              </w:rPr>
              <w:t>1 prezentacja multimedialna dot. zagadnień specjalnościowych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4C3F8CE" w14:textId="514DF0FE" w:rsidR="00365D11" w:rsidRPr="00794EC0" w:rsidRDefault="00365D11" w:rsidP="00365D11">
            <w:pPr>
              <w:rPr>
                <w:sz w:val="24"/>
                <w:szCs w:val="24"/>
              </w:rPr>
            </w:pPr>
            <w:r w:rsidRPr="00794EC0">
              <w:rPr>
                <w:sz w:val="24"/>
                <w:szCs w:val="24"/>
              </w:rPr>
              <w:t>1, 3, 6</w:t>
            </w:r>
          </w:p>
        </w:tc>
      </w:tr>
      <w:tr w:rsidR="00E10767" w:rsidRPr="00794EC0" w14:paraId="0064D307" w14:textId="77777777" w:rsidTr="001E0B9F">
        <w:tc>
          <w:tcPr>
            <w:tcW w:w="82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4AE20B0C" w14:textId="364C2C6A" w:rsidR="00E10767" w:rsidRPr="00794EC0" w:rsidRDefault="00E10767" w:rsidP="00E10767">
            <w:pPr>
              <w:rPr>
                <w:sz w:val="24"/>
                <w:szCs w:val="24"/>
              </w:rPr>
            </w:pPr>
            <w:r w:rsidRPr="00794EC0">
              <w:rPr>
                <w:sz w:val="24"/>
                <w:szCs w:val="24"/>
              </w:rPr>
              <w:t xml:space="preserve">1 projekt przygotowywany w grupie z użyciem różnych źródeł 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CCEB0E3" w14:textId="0B4F6181" w:rsidR="00E10767" w:rsidRPr="00794EC0" w:rsidRDefault="00E10767" w:rsidP="00E10767">
            <w:pPr>
              <w:rPr>
                <w:sz w:val="24"/>
                <w:szCs w:val="24"/>
              </w:rPr>
            </w:pPr>
            <w:r w:rsidRPr="00794EC0">
              <w:rPr>
                <w:sz w:val="24"/>
                <w:szCs w:val="24"/>
              </w:rPr>
              <w:t>1, 2, 5</w:t>
            </w:r>
          </w:p>
        </w:tc>
      </w:tr>
      <w:tr w:rsidR="005D20F7" w:rsidRPr="00794EC0" w14:paraId="78F84C30" w14:textId="77777777" w:rsidTr="001E0B9F">
        <w:tc>
          <w:tcPr>
            <w:tcW w:w="82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403F8C67" w14:textId="4933B4C4" w:rsidR="005D20F7" w:rsidRPr="00794EC0" w:rsidRDefault="005D20F7" w:rsidP="00E10767">
            <w:pPr>
              <w:rPr>
                <w:sz w:val="24"/>
                <w:szCs w:val="24"/>
              </w:rPr>
            </w:pPr>
            <w:r w:rsidRPr="00794EC0">
              <w:rPr>
                <w:sz w:val="24"/>
                <w:szCs w:val="24"/>
              </w:rPr>
              <w:t>Obserwacja aktywnego uczestnictwa studenta w zajęciach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0FA2F5F" w14:textId="075CE702" w:rsidR="005D20F7" w:rsidRPr="00794EC0" w:rsidRDefault="005D20F7" w:rsidP="00E10767">
            <w:pPr>
              <w:rPr>
                <w:sz w:val="24"/>
                <w:szCs w:val="24"/>
              </w:rPr>
            </w:pPr>
            <w:r w:rsidRPr="00794EC0">
              <w:rPr>
                <w:sz w:val="24"/>
                <w:szCs w:val="24"/>
              </w:rPr>
              <w:t>3</w:t>
            </w:r>
          </w:p>
        </w:tc>
      </w:tr>
      <w:tr w:rsidR="00505FE4" w:rsidRPr="00794EC0" w14:paraId="1B63FE49" w14:textId="77777777" w:rsidTr="00F77DC4">
        <w:tc>
          <w:tcPr>
            <w:tcW w:w="266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37006FDC" w14:textId="77777777" w:rsidR="00505FE4" w:rsidRPr="00794EC0" w:rsidRDefault="00505FE4" w:rsidP="00F77DC4">
            <w:pPr>
              <w:rPr>
                <w:sz w:val="22"/>
                <w:szCs w:val="22"/>
              </w:rPr>
            </w:pPr>
            <w:r w:rsidRPr="00794EC0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9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04CE9760" w14:textId="77777777" w:rsidR="00E10767" w:rsidRPr="00794EC0" w:rsidRDefault="00E10767" w:rsidP="00E10767">
            <w:pPr>
              <w:ind w:left="360"/>
              <w:rPr>
                <w:b/>
                <w:sz w:val="22"/>
                <w:szCs w:val="22"/>
              </w:rPr>
            </w:pPr>
            <w:r w:rsidRPr="00794EC0">
              <w:rPr>
                <w:b/>
                <w:sz w:val="22"/>
                <w:szCs w:val="22"/>
              </w:rPr>
              <w:t>Zaliczenie z oceną</w:t>
            </w:r>
          </w:p>
          <w:p w14:paraId="0491E990" w14:textId="6458D1A1" w:rsidR="00E10767" w:rsidRPr="00794EC0" w:rsidRDefault="00E10767" w:rsidP="00E10767">
            <w:pPr>
              <w:ind w:left="360"/>
              <w:rPr>
                <w:sz w:val="22"/>
                <w:szCs w:val="22"/>
              </w:rPr>
            </w:pPr>
            <w:r w:rsidRPr="00794EC0">
              <w:rPr>
                <w:sz w:val="22"/>
                <w:szCs w:val="22"/>
              </w:rPr>
              <w:t>Student uzyskuje zaliczenie na podstawie ocen uzyskanych za wymienione wyżej zadania. Ocena na koniec semestru obejmuje:</w:t>
            </w:r>
          </w:p>
          <w:p w14:paraId="6CB9E8D1" w14:textId="66CFD123" w:rsidR="00E10767" w:rsidRPr="00794EC0" w:rsidRDefault="00E10767" w:rsidP="00E10767">
            <w:pPr>
              <w:numPr>
                <w:ilvl w:val="0"/>
                <w:numId w:val="2"/>
              </w:numPr>
              <w:ind w:left="360"/>
              <w:rPr>
                <w:sz w:val="22"/>
                <w:szCs w:val="22"/>
              </w:rPr>
            </w:pPr>
            <w:r w:rsidRPr="00794EC0">
              <w:rPr>
                <w:sz w:val="22"/>
                <w:szCs w:val="22"/>
              </w:rPr>
              <w:t xml:space="preserve">2 pisemne testy sprawdzające umiejętności praktyczne (pisanie, słuchanie, czytanie ze zrozumieniem) </w:t>
            </w:r>
            <w:r w:rsidR="00107673" w:rsidRPr="00794EC0">
              <w:rPr>
                <w:sz w:val="22"/>
                <w:szCs w:val="22"/>
              </w:rPr>
              <w:t xml:space="preserve">znajomość słownictwa oraz </w:t>
            </w:r>
            <w:r w:rsidRPr="00794EC0">
              <w:rPr>
                <w:sz w:val="22"/>
                <w:szCs w:val="22"/>
              </w:rPr>
              <w:t xml:space="preserve">wybranych zagadnień gramatycznych </w:t>
            </w:r>
          </w:p>
          <w:p w14:paraId="3F7672F9" w14:textId="5190C760" w:rsidR="00107673" w:rsidRPr="00794EC0" w:rsidRDefault="00164792" w:rsidP="00E10767">
            <w:pPr>
              <w:numPr>
                <w:ilvl w:val="0"/>
                <w:numId w:val="2"/>
              </w:numPr>
              <w:ind w:left="360"/>
              <w:rPr>
                <w:sz w:val="22"/>
                <w:szCs w:val="22"/>
              </w:rPr>
            </w:pPr>
            <w:r w:rsidRPr="00794EC0">
              <w:rPr>
                <w:sz w:val="22"/>
                <w:szCs w:val="22"/>
              </w:rPr>
              <w:t xml:space="preserve">1 </w:t>
            </w:r>
            <w:r w:rsidR="009229F3" w:rsidRPr="00794EC0">
              <w:rPr>
                <w:sz w:val="22"/>
                <w:szCs w:val="22"/>
              </w:rPr>
              <w:t>prezentacja multimedialna</w:t>
            </w:r>
            <w:r w:rsidR="00107673" w:rsidRPr="00794EC0">
              <w:rPr>
                <w:sz w:val="22"/>
                <w:szCs w:val="22"/>
              </w:rPr>
              <w:t xml:space="preserve"> związana z tematyką zajęć </w:t>
            </w:r>
          </w:p>
          <w:p w14:paraId="3FC2AD58" w14:textId="05902CAC" w:rsidR="00E10767" w:rsidRPr="00794EC0" w:rsidRDefault="00164792" w:rsidP="00E10767">
            <w:pPr>
              <w:numPr>
                <w:ilvl w:val="0"/>
                <w:numId w:val="2"/>
              </w:numPr>
              <w:ind w:left="360"/>
              <w:rPr>
                <w:sz w:val="22"/>
                <w:szCs w:val="22"/>
              </w:rPr>
            </w:pPr>
            <w:r w:rsidRPr="00794EC0">
              <w:rPr>
                <w:sz w:val="22"/>
                <w:szCs w:val="22"/>
              </w:rPr>
              <w:t>1 zadanie realizowane w grupie z użyciem różnych źródeł wiedzy specjalistycznej</w:t>
            </w:r>
          </w:p>
          <w:p w14:paraId="26D02D3B" w14:textId="77777777" w:rsidR="00505FE4" w:rsidRPr="00794EC0" w:rsidRDefault="00505FE4" w:rsidP="00F77DC4">
            <w:pPr>
              <w:rPr>
                <w:sz w:val="22"/>
                <w:szCs w:val="22"/>
              </w:rPr>
            </w:pPr>
          </w:p>
        </w:tc>
      </w:tr>
    </w:tbl>
    <w:p w14:paraId="661F05CB" w14:textId="77777777" w:rsidR="00505FE4" w:rsidRPr="00794EC0" w:rsidRDefault="00505FE4" w:rsidP="00505FE4">
      <w:pPr>
        <w:rPr>
          <w:sz w:val="22"/>
          <w:szCs w:val="22"/>
        </w:rPr>
      </w:pPr>
    </w:p>
    <w:tbl>
      <w:tblPr>
        <w:tblW w:w="5559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577"/>
        <w:gridCol w:w="1413"/>
        <w:gridCol w:w="1520"/>
        <w:gridCol w:w="2541"/>
      </w:tblGrid>
      <w:tr w:rsidR="00505FE4" w:rsidRPr="00794EC0" w14:paraId="322F0EC8" w14:textId="77777777" w:rsidTr="00A4490B">
        <w:tc>
          <w:tcPr>
            <w:tcW w:w="5000" w:type="pct"/>
            <w:gridSpan w:val="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4F2E1D54" w14:textId="77777777" w:rsidR="00505FE4" w:rsidRPr="00794EC0" w:rsidRDefault="00505FE4" w:rsidP="00F77DC4">
            <w:pPr>
              <w:jc w:val="center"/>
              <w:rPr>
                <w:b/>
              </w:rPr>
            </w:pPr>
          </w:p>
          <w:p w14:paraId="3727FE87" w14:textId="77777777" w:rsidR="00505FE4" w:rsidRPr="00794EC0" w:rsidRDefault="00505FE4" w:rsidP="00F77DC4">
            <w:pPr>
              <w:jc w:val="center"/>
              <w:rPr>
                <w:b/>
                <w:sz w:val="24"/>
                <w:szCs w:val="24"/>
              </w:rPr>
            </w:pPr>
            <w:r w:rsidRPr="00794EC0">
              <w:rPr>
                <w:b/>
                <w:sz w:val="24"/>
                <w:szCs w:val="24"/>
              </w:rPr>
              <w:t>NAKŁAD PRACY STUDENTA</w:t>
            </w:r>
          </w:p>
          <w:p w14:paraId="145C40CF" w14:textId="77777777" w:rsidR="00505FE4" w:rsidRPr="00794EC0" w:rsidRDefault="00505FE4" w:rsidP="00F77DC4">
            <w:pPr>
              <w:jc w:val="center"/>
              <w:rPr>
                <w:b/>
              </w:rPr>
            </w:pPr>
          </w:p>
        </w:tc>
      </w:tr>
      <w:tr w:rsidR="00505FE4" w:rsidRPr="00794EC0" w14:paraId="46331CCA" w14:textId="77777777" w:rsidTr="00A4490B">
        <w:trPr>
          <w:trHeight w:val="263"/>
        </w:trPr>
        <w:tc>
          <w:tcPr>
            <w:tcW w:w="2277" w:type="pct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5256D05E" w14:textId="77777777" w:rsidR="00505FE4" w:rsidRPr="00794EC0" w:rsidRDefault="00505FE4" w:rsidP="00F77DC4">
            <w:pPr>
              <w:jc w:val="center"/>
              <w:rPr>
                <w:sz w:val="24"/>
                <w:szCs w:val="24"/>
              </w:rPr>
            </w:pPr>
          </w:p>
          <w:p w14:paraId="67848B73" w14:textId="77777777" w:rsidR="00505FE4" w:rsidRPr="00794EC0" w:rsidRDefault="00505FE4" w:rsidP="00F77DC4">
            <w:pPr>
              <w:jc w:val="center"/>
              <w:rPr>
                <w:sz w:val="24"/>
                <w:szCs w:val="24"/>
              </w:rPr>
            </w:pPr>
            <w:r w:rsidRPr="00794EC0">
              <w:rPr>
                <w:sz w:val="24"/>
                <w:szCs w:val="24"/>
              </w:rPr>
              <w:t>Rodzaj działań/zajęć</w:t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62E6AACB" w14:textId="77777777" w:rsidR="00505FE4" w:rsidRPr="00794EC0" w:rsidRDefault="00505FE4" w:rsidP="00F77DC4">
            <w:pPr>
              <w:jc w:val="center"/>
              <w:rPr>
                <w:sz w:val="24"/>
                <w:szCs w:val="24"/>
              </w:rPr>
            </w:pPr>
            <w:r w:rsidRPr="00794EC0">
              <w:rPr>
                <w:sz w:val="24"/>
                <w:szCs w:val="24"/>
              </w:rPr>
              <w:t xml:space="preserve">Liczba godzin  </w:t>
            </w:r>
          </w:p>
        </w:tc>
      </w:tr>
      <w:tr w:rsidR="00505FE4" w:rsidRPr="00794EC0" w14:paraId="1B2C1966" w14:textId="77777777" w:rsidTr="00A4490B">
        <w:trPr>
          <w:trHeight w:val="262"/>
        </w:trPr>
        <w:tc>
          <w:tcPr>
            <w:tcW w:w="0" w:type="auto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E45291" w14:textId="77777777" w:rsidR="00505FE4" w:rsidRPr="00794EC0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04EB5" w14:textId="77777777" w:rsidR="00505FE4" w:rsidRPr="00794EC0" w:rsidRDefault="00505FE4" w:rsidP="00F77DC4">
            <w:pPr>
              <w:jc w:val="center"/>
            </w:pPr>
            <w:r w:rsidRPr="00794EC0">
              <w:t xml:space="preserve">Ogółem 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83AEB" w14:textId="77777777" w:rsidR="00505FE4" w:rsidRPr="00794EC0" w:rsidRDefault="00505FE4" w:rsidP="00F77DC4">
            <w:pPr>
              <w:jc w:val="center"/>
            </w:pPr>
            <w:r w:rsidRPr="00794EC0">
              <w:t xml:space="preserve">W tym zajęcia powiązane </w:t>
            </w:r>
            <w:r w:rsidRPr="00794EC0">
              <w:br/>
              <w:t>z praktycznym przygotowaniem zawodowym</w:t>
            </w: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1998EF96" w14:textId="77777777" w:rsidR="00505FE4" w:rsidRPr="00794EC0" w:rsidRDefault="00505FE4" w:rsidP="00F77DC4">
            <w:pPr>
              <w:jc w:val="center"/>
              <w:rPr>
                <w:color w:val="FF0000"/>
              </w:rPr>
            </w:pPr>
            <w:r w:rsidRPr="00794EC0">
              <w:t>W tym udział w zajęciach przeprowadzanych z wykorzystaniem metod i</w:t>
            </w:r>
            <w:r w:rsidR="00A4490B" w:rsidRPr="00794EC0">
              <w:t> </w:t>
            </w:r>
            <w:r w:rsidRPr="00794EC0">
              <w:t>technik kształcenia na odległość</w:t>
            </w:r>
          </w:p>
        </w:tc>
      </w:tr>
      <w:tr w:rsidR="00505FE4" w:rsidRPr="00794EC0" w14:paraId="2209515A" w14:textId="77777777" w:rsidTr="00893430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71D1C" w14:textId="77777777" w:rsidR="00505FE4" w:rsidRPr="00794EC0" w:rsidRDefault="00505FE4" w:rsidP="00F77DC4">
            <w:pPr>
              <w:spacing w:before="60" w:after="60"/>
              <w:rPr>
                <w:sz w:val="24"/>
                <w:szCs w:val="24"/>
              </w:rPr>
            </w:pPr>
            <w:r w:rsidRPr="00794EC0">
              <w:rPr>
                <w:sz w:val="24"/>
                <w:szCs w:val="24"/>
              </w:rPr>
              <w:t>Udział w wykładach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47C19" w14:textId="77777777" w:rsidR="00505FE4" w:rsidRPr="00794EC0" w:rsidRDefault="00505FE4" w:rsidP="00A065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99A0C2" w14:textId="77777777" w:rsidR="00505FE4" w:rsidRPr="00794EC0" w:rsidRDefault="00505FE4" w:rsidP="00A065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9B93A96" w14:textId="77777777" w:rsidR="00505FE4" w:rsidRPr="00794EC0" w:rsidRDefault="00505FE4" w:rsidP="00A0655B">
            <w:pPr>
              <w:jc w:val="center"/>
              <w:rPr>
                <w:sz w:val="24"/>
                <w:szCs w:val="24"/>
              </w:rPr>
            </w:pPr>
          </w:p>
        </w:tc>
      </w:tr>
      <w:tr w:rsidR="00505FE4" w:rsidRPr="00794EC0" w14:paraId="3A22EFE5" w14:textId="77777777" w:rsidTr="00893430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82C0C3" w14:textId="77777777" w:rsidR="00505FE4" w:rsidRPr="00794EC0" w:rsidRDefault="00505FE4" w:rsidP="00F77DC4">
            <w:pPr>
              <w:spacing w:before="60" w:after="60"/>
              <w:rPr>
                <w:sz w:val="24"/>
                <w:szCs w:val="24"/>
              </w:rPr>
            </w:pPr>
            <w:r w:rsidRPr="00794EC0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9D539" w14:textId="77777777" w:rsidR="00505FE4" w:rsidRPr="00794EC0" w:rsidRDefault="00505FE4" w:rsidP="00A065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E5EA7D" w14:textId="77777777" w:rsidR="00505FE4" w:rsidRPr="00794EC0" w:rsidRDefault="00505FE4" w:rsidP="00A065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F617DC6" w14:textId="77777777" w:rsidR="00505FE4" w:rsidRPr="00794EC0" w:rsidRDefault="00505FE4" w:rsidP="00A0655B">
            <w:pPr>
              <w:jc w:val="center"/>
              <w:rPr>
                <w:sz w:val="24"/>
                <w:szCs w:val="24"/>
              </w:rPr>
            </w:pPr>
          </w:p>
        </w:tc>
      </w:tr>
      <w:tr w:rsidR="00505FE4" w:rsidRPr="00794EC0" w14:paraId="63EF9921" w14:textId="77777777" w:rsidTr="00893430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9EB4C" w14:textId="77777777" w:rsidR="00505FE4" w:rsidRPr="00794EC0" w:rsidRDefault="00505FE4" w:rsidP="00F77DC4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794EC0">
              <w:rPr>
                <w:sz w:val="24"/>
                <w:szCs w:val="24"/>
              </w:rPr>
              <w:t>Udział w ćwiczeniach audytoryjnych</w:t>
            </w:r>
            <w:r w:rsidRPr="00794EC0">
              <w:rPr>
                <w:sz w:val="24"/>
                <w:szCs w:val="24"/>
              </w:rPr>
              <w:br/>
              <w:t>i laboratoryjnych, warsztatach, seminariach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4AAE9" w14:textId="6EBFC479" w:rsidR="00505FE4" w:rsidRPr="00794EC0" w:rsidRDefault="00107673" w:rsidP="00A0655B">
            <w:pPr>
              <w:jc w:val="center"/>
              <w:rPr>
                <w:sz w:val="24"/>
                <w:szCs w:val="24"/>
              </w:rPr>
            </w:pPr>
            <w:r w:rsidRPr="00794EC0">
              <w:rPr>
                <w:sz w:val="24"/>
                <w:szCs w:val="24"/>
              </w:rPr>
              <w:t>30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3D807C" w14:textId="50606FDD" w:rsidR="00505FE4" w:rsidRPr="00794EC0" w:rsidRDefault="00505FE4" w:rsidP="00A065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B771F11" w14:textId="77777777" w:rsidR="00505FE4" w:rsidRPr="00794EC0" w:rsidRDefault="00505FE4" w:rsidP="00A0655B">
            <w:pPr>
              <w:jc w:val="center"/>
              <w:rPr>
                <w:sz w:val="24"/>
                <w:szCs w:val="24"/>
              </w:rPr>
            </w:pPr>
          </w:p>
        </w:tc>
      </w:tr>
      <w:tr w:rsidR="00505FE4" w:rsidRPr="00794EC0" w14:paraId="40A95F6F" w14:textId="77777777" w:rsidTr="00893430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26B8A" w14:textId="77777777" w:rsidR="00505FE4" w:rsidRPr="00794EC0" w:rsidRDefault="00505FE4" w:rsidP="00F77D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94EC0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48432" w14:textId="5CB75662" w:rsidR="00505FE4" w:rsidRPr="00794EC0" w:rsidRDefault="00107673" w:rsidP="00A0655B">
            <w:pPr>
              <w:jc w:val="center"/>
              <w:rPr>
                <w:sz w:val="24"/>
                <w:szCs w:val="24"/>
              </w:rPr>
            </w:pPr>
            <w:r w:rsidRPr="00794EC0">
              <w:rPr>
                <w:sz w:val="24"/>
                <w:szCs w:val="24"/>
              </w:rPr>
              <w:t>25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003DC4" w14:textId="1EB059E3" w:rsidR="00505FE4" w:rsidRPr="00794EC0" w:rsidRDefault="00505FE4" w:rsidP="00A065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94E6C9C" w14:textId="77777777" w:rsidR="00505FE4" w:rsidRPr="00794EC0" w:rsidRDefault="00505FE4" w:rsidP="00A0655B">
            <w:pPr>
              <w:jc w:val="center"/>
              <w:rPr>
                <w:sz w:val="24"/>
                <w:szCs w:val="24"/>
              </w:rPr>
            </w:pPr>
          </w:p>
        </w:tc>
      </w:tr>
      <w:tr w:rsidR="00505FE4" w:rsidRPr="00794EC0" w14:paraId="62486119" w14:textId="77777777" w:rsidTr="00893430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EF918" w14:textId="77777777" w:rsidR="00505FE4" w:rsidRPr="00794EC0" w:rsidRDefault="00505FE4" w:rsidP="00F77D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94EC0">
              <w:rPr>
                <w:sz w:val="24"/>
                <w:szCs w:val="24"/>
              </w:rPr>
              <w:t>Przygotowanie projektu / eseju / itp.</w:t>
            </w:r>
            <w:r w:rsidRPr="00794EC0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6EA69" w14:textId="0079CDE3" w:rsidR="00505FE4" w:rsidRPr="00794EC0" w:rsidRDefault="00107673" w:rsidP="00A0655B">
            <w:pPr>
              <w:jc w:val="center"/>
              <w:rPr>
                <w:sz w:val="24"/>
                <w:szCs w:val="24"/>
              </w:rPr>
            </w:pPr>
            <w:r w:rsidRPr="00794EC0">
              <w:rPr>
                <w:sz w:val="24"/>
                <w:szCs w:val="24"/>
              </w:rPr>
              <w:t>4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3B65B5" w14:textId="6E7522D1" w:rsidR="00505FE4" w:rsidRPr="00794EC0" w:rsidRDefault="00505FE4" w:rsidP="00A065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9B9A6FE" w14:textId="77777777" w:rsidR="00505FE4" w:rsidRPr="00794EC0" w:rsidRDefault="00505FE4" w:rsidP="00A0655B">
            <w:pPr>
              <w:jc w:val="center"/>
              <w:rPr>
                <w:sz w:val="24"/>
                <w:szCs w:val="24"/>
              </w:rPr>
            </w:pPr>
          </w:p>
        </w:tc>
      </w:tr>
      <w:tr w:rsidR="00505FE4" w:rsidRPr="00794EC0" w14:paraId="23E5D86A" w14:textId="77777777" w:rsidTr="00893430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1DB9E" w14:textId="77777777" w:rsidR="00505FE4" w:rsidRPr="00794EC0" w:rsidRDefault="00505FE4" w:rsidP="00F77D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94EC0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30693" w14:textId="77777777" w:rsidR="00505FE4" w:rsidRPr="00794EC0" w:rsidRDefault="00505FE4" w:rsidP="00A065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F02EDD" w14:textId="77777777" w:rsidR="00505FE4" w:rsidRPr="00794EC0" w:rsidRDefault="00505FE4" w:rsidP="00A065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642989E" w14:textId="77777777" w:rsidR="00505FE4" w:rsidRPr="00794EC0" w:rsidRDefault="00505FE4" w:rsidP="00A0655B">
            <w:pPr>
              <w:jc w:val="center"/>
              <w:rPr>
                <w:sz w:val="24"/>
                <w:szCs w:val="24"/>
              </w:rPr>
            </w:pPr>
          </w:p>
        </w:tc>
      </w:tr>
      <w:tr w:rsidR="00505FE4" w:rsidRPr="00794EC0" w14:paraId="502C9D0A" w14:textId="77777777" w:rsidTr="00893430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C2D61" w14:textId="77777777" w:rsidR="00505FE4" w:rsidRPr="00794EC0" w:rsidRDefault="00505FE4" w:rsidP="00F77D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94EC0">
              <w:rPr>
                <w:sz w:val="24"/>
                <w:szCs w:val="24"/>
              </w:rPr>
              <w:t>Udział w konsultacjach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5B808" w14:textId="4DE142C1" w:rsidR="00505FE4" w:rsidRPr="00794EC0" w:rsidRDefault="00107673" w:rsidP="00A0655B">
            <w:pPr>
              <w:jc w:val="center"/>
              <w:rPr>
                <w:sz w:val="24"/>
                <w:szCs w:val="24"/>
              </w:rPr>
            </w:pPr>
            <w:r w:rsidRPr="00794EC0">
              <w:rPr>
                <w:sz w:val="24"/>
                <w:szCs w:val="24"/>
              </w:rPr>
              <w:t>1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81E3EC" w14:textId="77777777" w:rsidR="00505FE4" w:rsidRPr="00794EC0" w:rsidRDefault="00505FE4" w:rsidP="00A065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011A67B" w14:textId="77777777" w:rsidR="00505FE4" w:rsidRPr="00794EC0" w:rsidRDefault="00505FE4" w:rsidP="00A0655B">
            <w:pPr>
              <w:jc w:val="center"/>
              <w:rPr>
                <w:sz w:val="24"/>
                <w:szCs w:val="24"/>
              </w:rPr>
            </w:pPr>
          </w:p>
        </w:tc>
      </w:tr>
      <w:tr w:rsidR="00505FE4" w:rsidRPr="00794EC0" w14:paraId="450273EB" w14:textId="77777777" w:rsidTr="00893430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17919" w14:textId="77777777" w:rsidR="00505FE4" w:rsidRPr="00794EC0" w:rsidRDefault="00505FE4" w:rsidP="00F77D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94EC0">
              <w:rPr>
                <w:sz w:val="24"/>
                <w:szCs w:val="24"/>
              </w:rPr>
              <w:t>Inne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FA693" w14:textId="77777777" w:rsidR="00505FE4" w:rsidRPr="00794EC0" w:rsidRDefault="00505FE4" w:rsidP="00A065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061DDC" w14:textId="77777777" w:rsidR="00505FE4" w:rsidRPr="00794EC0" w:rsidRDefault="00505FE4" w:rsidP="00A065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9B44D32" w14:textId="77777777" w:rsidR="00505FE4" w:rsidRPr="00794EC0" w:rsidRDefault="00505FE4" w:rsidP="00A0655B">
            <w:pPr>
              <w:jc w:val="center"/>
              <w:rPr>
                <w:sz w:val="24"/>
                <w:szCs w:val="24"/>
              </w:rPr>
            </w:pPr>
          </w:p>
        </w:tc>
      </w:tr>
      <w:tr w:rsidR="00505FE4" w:rsidRPr="00794EC0" w14:paraId="0DD73914" w14:textId="77777777" w:rsidTr="00893430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5E8C6" w14:textId="77777777" w:rsidR="00505FE4" w:rsidRPr="00794EC0" w:rsidRDefault="00505FE4" w:rsidP="00F77DC4">
            <w:pPr>
              <w:spacing w:before="60" w:after="60"/>
              <w:rPr>
                <w:sz w:val="24"/>
                <w:szCs w:val="24"/>
              </w:rPr>
            </w:pPr>
            <w:r w:rsidRPr="00794EC0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FA4B5" w14:textId="2BA72432" w:rsidR="00505FE4" w:rsidRPr="00794EC0" w:rsidRDefault="00107673" w:rsidP="00A0655B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794EC0">
              <w:rPr>
                <w:sz w:val="24"/>
                <w:szCs w:val="24"/>
              </w:rPr>
              <w:t>60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3E971C" w14:textId="1EC5A576" w:rsidR="00505FE4" w:rsidRPr="00794EC0" w:rsidRDefault="00505FE4" w:rsidP="00A0655B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F37E19E" w14:textId="77777777" w:rsidR="00505FE4" w:rsidRPr="00794EC0" w:rsidRDefault="00505FE4" w:rsidP="00A0655B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  <w:tr w:rsidR="00505FE4" w:rsidRPr="00794EC0" w14:paraId="778D8A94" w14:textId="77777777" w:rsidTr="00A0655B">
        <w:trPr>
          <w:trHeight w:val="236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4B55D1B" w14:textId="77777777" w:rsidR="00505FE4" w:rsidRPr="00794EC0" w:rsidRDefault="00505FE4" w:rsidP="00F77DC4">
            <w:pPr>
              <w:spacing w:before="60" w:after="60"/>
              <w:rPr>
                <w:b/>
                <w:sz w:val="24"/>
                <w:szCs w:val="24"/>
              </w:rPr>
            </w:pPr>
            <w:r w:rsidRPr="00794EC0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0CC18810" w14:textId="62CB23AE" w:rsidR="00505FE4" w:rsidRPr="00794EC0" w:rsidRDefault="00107673" w:rsidP="00A0655B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794EC0">
              <w:rPr>
                <w:b/>
                <w:sz w:val="24"/>
                <w:szCs w:val="24"/>
              </w:rPr>
              <w:t>2 ECTS</w:t>
            </w:r>
          </w:p>
        </w:tc>
      </w:tr>
      <w:tr w:rsidR="00505FE4" w:rsidRPr="00794EC0" w14:paraId="59ED2AEE" w14:textId="77777777" w:rsidTr="00540932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C0A3586" w14:textId="77777777" w:rsidR="00505FE4" w:rsidRPr="00794EC0" w:rsidRDefault="00505FE4" w:rsidP="00F77DC4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94EC0"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EB3FC90" w14:textId="2A46FF42" w:rsidR="00505FE4" w:rsidRPr="00794EC0" w:rsidRDefault="00794EC0" w:rsidP="00A0655B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  <w:r w:rsidR="0084746A" w:rsidRPr="00794EC0">
              <w:rPr>
                <w:b/>
                <w:sz w:val="24"/>
                <w:szCs w:val="24"/>
              </w:rPr>
              <w:t xml:space="preserve"> ECTS</w:t>
            </w:r>
          </w:p>
        </w:tc>
      </w:tr>
      <w:tr w:rsidR="00505FE4" w:rsidRPr="00794EC0" w14:paraId="7CFE5E4A" w14:textId="77777777" w:rsidTr="00540932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A94C7CC" w14:textId="77777777" w:rsidR="00505FE4" w:rsidRPr="00794EC0" w:rsidRDefault="00505FE4" w:rsidP="00F77D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94EC0">
              <w:rPr>
                <w:sz w:val="24"/>
                <w:szCs w:val="24"/>
              </w:rPr>
              <w:t>Liczba punktów ECTS związana z kształceniem na odległość (kształcenie z wykorzystaniem metod i technik kształcenia na odległość)</w:t>
            </w:r>
            <w:r w:rsidRPr="00794EC0">
              <w:rPr>
                <w:rStyle w:val="Odwoanieprzypisudolnego"/>
                <w:sz w:val="24"/>
                <w:szCs w:val="24"/>
              </w:rPr>
              <w:footnoteReference w:id="1"/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8C1C70F" w14:textId="77777777" w:rsidR="00505FE4" w:rsidRPr="00794EC0" w:rsidRDefault="00505FE4" w:rsidP="00A0655B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  <w:tr w:rsidR="00505FE4" w:rsidRPr="00794EC0" w14:paraId="1EA9B091" w14:textId="77777777" w:rsidTr="00540932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hideMark/>
          </w:tcPr>
          <w:p w14:paraId="457446E7" w14:textId="77777777" w:rsidR="00505FE4" w:rsidRPr="00794EC0" w:rsidRDefault="00505FE4" w:rsidP="00F77DC4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94EC0">
              <w:rPr>
                <w:sz w:val="24"/>
                <w:szCs w:val="24"/>
              </w:rPr>
              <w:t>Liczba punktów ECTS związana za zajęciami wymagającymi bezpośredniego udziału nauczycieli akademickich</w:t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8D0D5E0" w14:textId="76C3EC8C" w:rsidR="00505FE4" w:rsidRPr="00794EC0" w:rsidRDefault="00107673" w:rsidP="00A0655B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794EC0">
              <w:rPr>
                <w:sz w:val="24"/>
                <w:szCs w:val="24"/>
              </w:rPr>
              <w:t>1 ECTS</w:t>
            </w:r>
          </w:p>
        </w:tc>
      </w:tr>
    </w:tbl>
    <w:p w14:paraId="6EE77B5F" w14:textId="77777777" w:rsidR="00DB50E0" w:rsidRPr="00794EC0" w:rsidRDefault="00DB50E0" w:rsidP="00505FE4"/>
    <w:sectPr w:rsidR="00DB50E0" w:rsidRPr="00794EC0" w:rsidSect="006369D6">
      <w:footerReference w:type="even" r:id="rId17"/>
      <w:footerReference w:type="default" r:id="rId18"/>
      <w:pgSz w:w="11906" w:h="16838"/>
      <w:pgMar w:top="289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11CAC2A" w14:textId="77777777" w:rsidR="007E5A3B" w:rsidRDefault="007E5A3B" w:rsidP="00505FE4">
      <w:r>
        <w:separator/>
      </w:r>
    </w:p>
  </w:endnote>
  <w:endnote w:type="continuationSeparator" w:id="0">
    <w:p w14:paraId="1FC9C0EA" w14:textId="77777777" w:rsidR="007E5A3B" w:rsidRDefault="007E5A3B" w:rsidP="00505F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EB12257" w14:textId="77777777" w:rsidR="00505FE4" w:rsidRDefault="00505FE4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5C7F21DF" w14:textId="77777777" w:rsidR="00505FE4" w:rsidRDefault="00505FE4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2EEBD9D" w14:textId="77777777" w:rsidR="00505FE4" w:rsidRDefault="00505FE4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  <w:p w14:paraId="4BED3435" w14:textId="77777777" w:rsidR="00505FE4" w:rsidRDefault="00505FE4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D699326" w14:textId="77777777" w:rsidR="007E5A3B" w:rsidRDefault="007E5A3B" w:rsidP="00505FE4">
      <w:r>
        <w:separator/>
      </w:r>
    </w:p>
  </w:footnote>
  <w:footnote w:type="continuationSeparator" w:id="0">
    <w:p w14:paraId="27AD5897" w14:textId="77777777" w:rsidR="007E5A3B" w:rsidRDefault="007E5A3B" w:rsidP="00505FE4">
      <w:r>
        <w:continuationSeparator/>
      </w:r>
    </w:p>
  </w:footnote>
  <w:footnote w:id="1">
    <w:p w14:paraId="6C926F89" w14:textId="77777777" w:rsidR="00505FE4" w:rsidRDefault="00505FE4" w:rsidP="00505FE4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EB44833"/>
    <w:multiLevelType w:val="hybridMultilevel"/>
    <w:tmpl w:val="3484FAF6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4D9350E3"/>
    <w:multiLevelType w:val="hybridMultilevel"/>
    <w:tmpl w:val="D0CCD7D6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 w16cid:durableId="1548949970">
    <w:abstractNumId w:val="0"/>
  </w:num>
  <w:num w:numId="2" w16cid:durableId="146076302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5475"/>
    <w:rsid w:val="00037090"/>
    <w:rsid w:val="00107673"/>
    <w:rsid w:val="00164792"/>
    <w:rsid w:val="0028044B"/>
    <w:rsid w:val="002A7236"/>
    <w:rsid w:val="002D761F"/>
    <w:rsid w:val="00365833"/>
    <w:rsid w:val="00365D11"/>
    <w:rsid w:val="00490E3A"/>
    <w:rsid w:val="005052D1"/>
    <w:rsid w:val="00505FE4"/>
    <w:rsid w:val="0052745F"/>
    <w:rsid w:val="00540932"/>
    <w:rsid w:val="005C5623"/>
    <w:rsid w:val="005D20F7"/>
    <w:rsid w:val="006369D6"/>
    <w:rsid w:val="006C367C"/>
    <w:rsid w:val="007435AD"/>
    <w:rsid w:val="00794EC0"/>
    <w:rsid w:val="007C5C83"/>
    <w:rsid w:val="007E1E63"/>
    <w:rsid w:val="007E5A3B"/>
    <w:rsid w:val="00811E9B"/>
    <w:rsid w:val="0084746A"/>
    <w:rsid w:val="00893430"/>
    <w:rsid w:val="008A2D5A"/>
    <w:rsid w:val="008F3C92"/>
    <w:rsid w:val="009229F3"/>
    <w:rsid w:val="00945475"/>
    <w:rsid w:val="009F3013"/>
    <w:rsid w:val="00A0655B"/>
    <w:rsid w:val="00A277D9"/>
    <w:rsid w:val="00A4490B"/>
    <w:rsid w:val="00A71F16"/>
    <w:rsid w:val="00A90D80"/>
    <w:rsid w:val="00AA44E9"/>
    <w:rsid w:val="00AD1758"/>
    <w:rsid w:val="00AE185D"/>
    <w:rsid w:val="00B14C52"/>
    <w:rsid w:val="00B34A51"/>
    <w:rsid w:val="00B76300"/>
    <w:rsid w:val="00B83E21"/>
    <w:rsid w:val="00C12A66"/>
    <w:rsid w:val="00D11207"/>
    <w:rsid w:val="00DA5585"/>
    <w:rsid w:val="00DB50E0"/>
    <w:rsid w:val="00E10767"/>
    <w:rsid w:val="00E703CD"/>
    <w:rsid w:val="00EE5214"/>
    <w:rsid w:val="00EF0F16"/>
    <w:rsid w:val="00F60F48"/>
    <w:rsid w:val="00F73624"/>
    <w:rsid w:val="00FC30B7"/>
    <w:rsid w:val="32A658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42B1663"/>
  <w15:chartTrackingRefBased/>
  <w15:docId w15:val="{FB6BAB0A-5430-488B-952C-A20361FBDF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05FE4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qFormat/>
    <w:rsid w:val="00505FE4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505FE4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505FE4"/>
    <w:rPr>
      <w:rFonts w:ascii="Times New Roman" w:eastAsia="Times New Roman" w:hAnsi="Times New Roman" w:cs="Times New Roman"/>
      <w:b/>
      <w:snapToGrid w:val="0"/>
      <w:kern w:val="0"/>
      <w:sz w:val="24"/>
      <w:szCs w:val="20"/>
      <w:lang w:eastAsia="pl-PL"/>
      <w14:ligatures w14:val="none"/>
    </w:rPr>
  </w:style>
  <w:style w:type="character" w:customStyle="1" w:styleId="Nagwek2Znak">
    <w:name w:val="Nagłówek 2 Znak"/>
    <w:basedOn w:val="Domylnaczcionkaakapitu"/>
    <w:link w:val="Nagwek2"/>
    <w:rsid w:val="00505FE4"/>
    <w:rPr>
      <w:rFonts w:ascii="Cambria" w:eastAsia="Times New Roman" w:hAnsi="Cambria" w:cs="Times New Roman"/>
      <w:b/>
      <w:kern w:val="0"/>
      <w:sz w:val="20"/>
      <w:szCs w:val="20"/>
      <w:lang w:eastAsia="pl-PL"/>
      <w14:ligatures w14:val="none"/>
    </w:rPr>
  </w:style>
  <w:style w:type="paragraph" w:customStyle="1" w:styleId="Default">
    <w:name w:val="Default"/>
    <w:rsid w:val="00505FE4"/>
    <w:pPr>
      <w:spacing w:after="0" w:line="240" w:lineRule="auto"/>
    </w:pPr>
    <w:rPr>
      <w:rFonts w:ascii="Calibri" w:eastAsia="Times New Roman" w:hAnsi="Calibri" w:cs="Times New Roman"/>
      <w:snapToGrid w:val="0"/>
      <w:color w:val="000000"/>
      <w:kern w:val="0"/>
      <w:sz w:val="24"/>
      <w:szCs w:val="20"/>
      <w:lang w:eastAsia="pl-PL"/>
      <w14:ligatures w14:val="none"/>
    </w:rPr>
  </w:style>
  <w:style w:type="paragraph" w:styleId="Tytu">
    <w:name w:val="Title"/>
    <w:basedOn w:val="Normalny"/>
    <w:link w:val="TytuZnak"/>
    <w:qFormat/>
    <w:rsid w:val="00505FE4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505FE4"/>
    <w:rPr>
      <w:rFonts w:ascii="Times New Roman" w:eastAsia="Times New Roman" w:hAnsi="Times New Roman" w:cs="Times New Roman"/>
      <w:b/>
      <w:kern w:val="0"/>
      <w:sz w:val="24"/>
      <w:szCs w:val="20"/>
      <w:lang w:eastAsia="pl-PL"/>
      <w14:ligatures w14:val="none"/>
    </w:rPr>
  </w:style>
  <w:style w:type="paragraph" w:styleId="Nagwek">
    <w:name w:val="header"/>
    <w:basedOn w:val="Normalny"/>
    <w:link w:val="NagwekZnak"/>
    <w:unhideWhenUsed/>
    <w:rsid w:val="00505FE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505FE4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Stopka">
    <w:name w:val="footer"/>
    <w:basedOn w:val="Normalny"/>
    <w:link w:val="StopkaZnak"/>
    <w:unhideWhenUsed/>
    <w:rsid w:val="00505FE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505FE4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Numerstrony">
    <w:name w:val="page number"/>
    <w:basedOn w:val="Domylnaczcionkaakapitu"/>
    <w:semiHidden/>
    <w:rsid w:val="00505FE4"/>
  </w:style>
  <w:style w:type="paragraph" w:styleId="Tekstprzypisudolnego">
    <w:name w:val="footnote text"/>
    <w:basedOn w:val="Normalny"/>
    <w:link w:val="TekstprzypisudolnegoZnak"/>
    <w:uiPriority w:val="99"/>
    <w:unhideWhenUsed/>
    <w:rsid w:val="00505FE4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505FE4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uiPriority w:val="99"/>
    <w:semiHidden/>
    <w:unhideWhenUsed/>
    <w:rsid w:val="00505FE4"/>
    <w:rPr>
      <w:vertAlign w:val="superscript"/>
    </w:rPr>
  </w:style>
  <w:style w:type="paragraph" w:styleId="Akapitzlist">
    <w:name w:val="List Paragraph"/>
    <w:basedOn w:val="Normalny"/>
    <w:uiPriority w:val="34"/>
    <w:qFormat/>
    <w:rsid w:val="007E1E63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540932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54093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www.popsci.com/category/technology/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www.home.sandvik/en/stories/articles/?gad_source=1&amp;gclid=CjwKCAjw65-zBhBkEiwAjrqRMBaCGCewM5_7l_bQq2R1csJiUluver4US2dc8Y0zJc11E6OTuRQ5LxoC5sUQAvD_BwE&amp;category=Digitalization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yperlink" Target="https://www.ironhack.com/gb/blog/understanding-cultural-differences-in-the-tech-industry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ed.ted.com/lessons?direction=desc&amp;sort=featured-position" TargetMode="External"/><Relationship Id="rId5" Type="http://schemas.openxmlformats.org/officeDocument/2006/relationships/styles" Target="styles.xml"/><Relationship Id="rId15" Type="http://schemas.openxmlformats.org/officeDocument/2006/relationships/hyperlink" Target="https://www.businessinsider.com/tech?IR=T" TargetMode="External"/><Relationship Id="rId10" Type="http://schemas.openxmlformats.org/officeDocument/2006/relationships/hyperlink" Target="https://learnenglish.britishcouncil.org/" TargetMode="External"/><Relationship Id="rId19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www.youtube.com/channel/UCVLZmDKeT-mV4H3ToYXIFYg/video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ak\Desktop\Szablon_2023_77_Karta%20przedmiotu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5084D5F48D4314EBC045C25756B8386" ma:contentTypeVersion="6" ma:contentTypeDescription="Utwórz nowy dokument." ma:contentTypeScope="" ma:versionID="3cb3fcd2953fcf27ad4b679857850c8f">
  <xsd:schema xmlns:xsd="http://www.w3.org/2001/XMLSchema" xmlns:xs="http://www.w3.org/2001/XMLSchema" xmlns:p="http://schemas.microsoft.com/office/2006/metadata/properties" xmlns:ns2="493e9172-559f-416f-8a55-bfbe9458d631" xmlns:ns3="15fbf015-b47d-4de1-82ec-0bcc67c0ef8a" targetNamespace="http://schemas.microsoft.com/office/2006/metadata/properties" ma:root="true" ma:fieldsID="68bedcd42163ee1501377d22dbab6a2f" ns2:_="" ns3:_="">
    <xsd:import namespace="493e9172-559f-416f-8a55-bfbe9458d631"/>
    <xsd:import namespace="15fbf015-b47d-4de1-82ec-0bcc67c0ef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3e9172-559f-416f-8a55-bfbe9458d6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fbf015-b47d-4de1-82ec-0bcc67c0ef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5485708-D1CF-46ED-8A4C-87AE0E96F21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D99BDE3-73F1-425E-99D1-D825529599E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BB0A2AD-5547-44D9-B320-077DC57100A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93e9172-559f-416f-8a55-bfbe9458d631"/>
    <ds:schemaRef ds:uri="15fbf015-b47d-4de1-82ec-0bcc67c0ef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Szablon_2023_77_Karta przedmiotu</Template>
  <TotalTime>6</TotalTime>
  <Pages>4</Pages>
  <Words>1245</Words>
  <Characters>7470</Characters>
  <Application>Microsoft Office Word</Application>
  <DocSecurity>0</DocSecurity>
  <Lines>62</Lines>
  <Paragraphs>17</Paragraphs>
  <ScaleCrop>false</ScaleCrop>
  <Company>Panstwowa Wyzsza Szkola Zawodowa w Elblagu</Company>
  <LinksUpToDate>false</LinksUpToDate>
  <CharactersWithSpaces>8698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Matuszewska</dc:creator>
  <cp:keywords/>
  <dc:description/>
  <cp:lastModifiedBy>Teresa Jurewicz-Obrzut</cp:lastModifiedBy>
  <cp:revision>8</cp:revision>
  <cp:lastPrinted>2023-12-05T12:20:00Z</cp:lastPrinted>
  <dcterms:created xsi:type="dcterms:W3CDTF">2024-06-11T19:49:00Z</dcterms:created>
  <dcterms:modified xsi:type="dcterms:W3CDTF">2024-08-21T14:37:00Z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0x010100D5084D5F48D4314EBC045C25756B8386</vt:lpwstr>
  </property>
</Properties>
</file>